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A5" w:rsidRPr="00D72F61" w:rsidRDefault="005E3DA5" w:rsidP="006755A0">
      <w:pPr>
        <w:ind w:firstLine="1077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326A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12</w:t>
      </w:r>
    </w:p>
    <w:p w:rsidR="005E3DA5" w:rsidRPr="002326A3" w:rsidRDefault="005E3DA5" w:rsidP="006755A0">
      <w:pPr>
        <w:ind w:firstLine="10206"/>
        <w:rPr>
          <w:sz w:val="28"/>
          <w:szCs w:val="28"/>
        </w:rPr>
      </w:pPr>
      <w:r w:rsidRPr="002326A3">
        <w:rPr>
          <w:sz w:val="28"/>
          <w:szCs w:val="28"/>
        </w:rPr>
        <w:t>к  решению X</w:t>
      </w:r>
      <w:r w:rsidRPr="002326A3">
        <w:rPr>
          <w:sz w:val="28"/>
          <w:szCs w:val="28"/>
          <w:lang w:val="en-US"/>
        </w:rPr>
        <w:t>LI</w:t>
      </w:r>
      <w:r w:rsidRPr="002326A3">
        <w:rPr>
          <w:sz w:val="28"/>
          <w:szCs w:val="28"/>
        </w:rPr>
        <w:t>-ой сессии Совета</w:t>
      </w:r>
    </w:p>
    <w:p w:rsidR="005E3DA5" w:rsidRPr="002326A3" w:rsidRDefault="005E3DA5" w:rsidP="00D5034D">
      <w:pPr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</w:t>
      </w:r>
      <w:r w:rsidRPr="002326A3">
        <w:rPr>
          <w:sz w:val="28"/>
          <w:szCs w:val="28"/>
        </w:rPr>
        <w:t>муниципального образования</w:t>
      </w:r>
    </w:p>
    <w:p w:rsidR="005E3DA5" w:rsidRPr="002326A3" w:rsidRDefault="005E3DA5" w:rsidP="006755A0">
      <w:pPr>
        <w:ind w:firstLine="10206"/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 xml:space="preserve">Выселковский район </w:t>
      </w:r>
      <w:r w:rsidRPr="002326A3">
        <w:rPr>
          <w:sz w:val="28"/>
          <w:szCs w:val="28"/>
          <w:lang w:val="en-US"/>
        </w:rPr>
        <w:t>III</w:t>
      </w:r>
      <w:r w:rsidRPr="002326A3">
        <w:rPr>
          <w:sz w:val="28"/>
          <w:szCs w:val="28"/>
        </w:rPr>
        <w:t xml:space="preserve"> созыва</w:t>
      </w:r>
    </w:p>
    <w:p w:rsidR="005E3DA5" w:rsidRDefault="005E3DA5" w:rsidP="006755A0">
      <w:pPr>
        <w:ind w:firstLine="10206"/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>от 17 декабря 2019 года № 1-332</w:t>
      </w:r>
    </w:p>
    <w:p w:rsidR="005E3DA5" w:rsidRDefault="005E3DA5" w:rsidP="006868AC">
      <w:pPr>
        <w:rPr>
          <w:sz w:val="28"/>
          <w:szCs w:val="28"/>
        </w:rPr>
      </w:pPr>
    </w:p>
    <w:p w:rsidR="005E3DA5" w:rsidRDefault="005E3DA5" w:rsidP="006868AC">
      <w:pPr>
        <w:rPr>
          <w:sz w:val="28"/>
          <w:szCs w:val="28"/>
        </w:rPr>
      </w:pPr>
    </w:p>
    <w:p w:rsidR="005E3DA5" w:rsidRPr="00D5034D" w:rsidRDefault="005E3DA5" w:rsidP="006755A0">
      <w:pPr>
        <w:jc w:val="center"/>
        <w:rPr>
          <w:b/>
          <w:bCs/>
          <w:sz w:val="28"/>
          <w:szCs w:val="28"/>
        </w:rPr>
      </w:pPr>
      <w:r w:rsidRPr="00D5034D">
        <w:rPr>
          <w:b/>
          <w:bCs/>
          <w:sz w:val="28"/>
          <w:szCs w:val="28"/>
        </w:rPr>
        <w:t>Ведомственная структура расходов районного бюджета  на 2020  год</w:t>
      </w:r>
    </w:p>
    <w:p w:rsidR="005E3DA5" w:rsidRDefault="005E3DA5" w:rsidP="006868AC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593"/>
        <w:gridCol w:w="5336"/>
        <w:gridCol w:w="636"/>
        <w:gridCol w:w="803"/>
        <w:gridCol w:w="712"/>
        <w:gridCol w:w="2268"/>
        <w:gridCol w:w="1291"/>
        <w:gridCol w:w="1481"/>
        <w:gridCol w:w="1558"/>
      </w:tblGrid>
      <w:tr w:rsidR="005E3DA5" w:rsidRPr="00CB4A83" w:rsidTr="007279EC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тыс.рублей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№ п/п</w:t>
            </w:r>
          </w:p>
        </w:tc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6A2087"/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6A2087"/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РЗ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ПР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ЦСР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ВР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2020 год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изменения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 учетом изменений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</w:t>
            </w:r>
          </w:p>
        </w:tc>
      </w:tr>
      <w:tr w:rsidR="005E3DA5" w:rsidRPr="00CB4A83" w:rsidTr="007279EC">
        <w:trPr>
          <w:trHeight w:val="5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РАСХОДЫ всего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206645,0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1311741,2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 xml:space="preserve">  в том числе: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</w:tr>
      <w:tr w:rsidR="005E3DA5" w:rsidRPr="00CB4A83" w:rsidTr="007279EC">
        <w:trPr>
          <w:trHeight w:val="4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1.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84636,7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211274,1</w:t>
            </w:r>
          </w:p>
        </w:tc>
      </w:tr>
      <w:tr w:rsidR="005E3DA5" w:rsidRPr="00CB4A83" w:rsidTr="007279EC">
        <w:trPr>
          <w:trHeight w:val="4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Общегосударственные вопросы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10750,7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91924,5</w:t>
            </w:r>
          </w:p>
        </w:tc>
      </w:tr>
      <w:tr w:rsidR="005E3DA5" w:rsidRPr="00CB4A83" w:rsidTr="007279EC">
        <w:trPr>
          <w:trHeight w:val="7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2067,0</w:t>
            </w:r>
          </w:p>
        </w:tc>
      </w:tr>
      <w:tr w:rsidR="005E3DA5" w:rsidRPr="00CB4A83" w:rsidTr="007279EC">
        <w:trPr>
          <w:trHeight w:val="5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50 0 00 00000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2067,0</w:t>
            </w:r>
          </w:p>
        </w:tc>
      </w:tr>
      <w:tr w:rsidR="005E3DA5" w:rsidRPr="00CB4A83" w:rsidTr="007279EC">
        <w:trPr>
          <w:trHeight w:val="5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Глава муниципального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50 1 00 00000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2067,0</w:t>
            </w:r>
          </w:p>
        </w:tc>
      </w:tr>
      <w:tr w:rsidR="005E3DA5" w:rsidRPr="00CB4A83" w:rsidTr="007279EC">
        <w:trPr>
          <w:trHeight w:val="7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Расходы на обеспечение функций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50 1 00 00190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2067,0</w:t>
            </w:r>
          </w:p>
        </w:tc>
      </w:tr>
      <w:tr w:rsidR="005E3DA5" w:rsidRPr="00CB4A83" w:rsidTr="007279EC">
        <w:trPr>
          <w:trHeight w:val="11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50 1 00 00190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2067,0</w:t>
            </w:r>
          </w:p>
        </w:tc>
      </w:tr>
      <w:tr w:rsidR="005E3DA5" w:rsidRPr="00CB4A83" w:rsidTr="007279EC">
        <w:trPr>
          <w:trHeight w:val="10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3692,0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60315,8</w:t>
            </w:r>
          </w:p>
        </w:tc>
      </w:tr>
      <w:tr w:rsidR="005E3DA5" w:rsidRPr="00CB4A83" w:rsidTr="007279EC">
        <w:trPr>
          <w:trHeight w:val="67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879,2</w:t>
            </w:r>
          </w:p>
        </w:tc>
      </w:tr>
      <w:tr w:rsidR="005E3DA5" w:rsidRPr="00CB4A83" w:rsidTr="007279EC">
        <w:trPr>
          <w:trHeight w:val="5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879,2</w:t>
            </w:r>
          </w:p>
        </w:tc>
      </w:tr>
      <w:tr w:rsidR="005E3DA5" w:rsidRPr="00CB4A83" w:rsidTr="007279EC">
        <w:trPr>
          <w:trHeight w:val="83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879,2</w:t>
            </w:r>
          </w:p>
        </w:tc>
      </w:tr>
      <w:tr w:rsidR="005E3DA5" w:rsidRPr="00CB4A83" w:rsidTr="007279EC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>
              <w:t xml:space="preserve"> </w:t>
            </w:r>
            <w:r w:rsidRPr="00CB4A83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>
              <w:t>и</w:t>
            </w:r>
            <w:r w:rsidRPr="00CB4A83">
              <w:t>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05 1 04 62340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879,2</w:t>
            </w:r>
          </w:p>
        </w:tc>
      </w:tr>
      <w:tr w:rsidR="005E3DA5" w:rsidRPr="00CB4A83" w:rsidTr="007279EC">
        <w:trPr>
          <w:trHeight w:val="127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05 1 04 62340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-131,8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715,2</w:t>
            </w:r>
          </w:p>
        </w:tc>
      </w:tr>
      <w:tr w:rsidR="005E3DA5" w:rsidRPr="00CB4A83" w:rsidTr="007279EC">
        <w:trPr>
          <w:trHeight w:val="1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05 1 04 62340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164,0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164,0</w:t>
            </w:r>
          </w:p>
        </w:tc>
      </w:tr>
      <w:tr w:rsidR="005E3DA5" w:rsidRPr="00CB4A83" w:rsidTr="007279EC">
        <w:trPr>
          <w:trHeight w:val="172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640,6</w:t>
            </w:r>
          </w:p>
        </w:tc>
      </w:tr>
      <w:tr w:rsidR="005E3DA5" w:rsidRPr="00CB4A83" w:rsidTr="007279EC">
        <w:trPr>
          <w:trHeight w:val="5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640,6</w:t>
            </w:r>
          </w:p>
        </w:tc>
      </w:tr>
      <w:tr w:rsidR="005E3DA5" w:rsidRPr="00CB4A83" w:rsidTr="007279EC">
        <w:trPr>
          <w:trHeight w:val="40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Создание жилищных условий для населения района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640,6</w:t>
            </w:r>
          </w:p>
        </w:tc>
      </w:tr>
      <w:tr w:rsidR="005E3DA5" w:rsidRPr="00CB4A83" w:rsidTr="007279EC">
        <w:trPr>
          <w:trHeight w:val="84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08 7 01 60870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640,6</w:t>
            </w:r>
          </w:p>
        </w:tc>
      </w:tr>
      <w:tr w:rsidR="005E3DA5" w:rsidRPr="00CB4A83" w:rsidTr="007279EC">
        <w:trPr>
          <w:trHeight w:val="140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08 7 01 60870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-27,8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558,6</w:t>
            </w:r>
          </w:p>
        </w:tc>
      </w:tr>
      <w:tr w:rsidR="005E3DA5" w:rsidRPr="00CB4A83" w:rsidTr="007279EC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08 7 01 60870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51,3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82,0</w:t>
            </w:r>
          </w:p>
        </w:tc>
      </w:tr>
      <w:tr w:rsidR="005E3DA5" w:rsidRPr="00CB4A83" w:rsidTr="007279EC">
        <w:trPr>
          <w:trHeight w:val="9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803,2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4041,3</w:t>
            </w:r>
          </w:p>
        </w:tc>
      </w:tr>
      <w:tr w:rsidR="005E3DA5" w:rsidRPr="00CB4A83" w:rsidTr="007279EC">
        <w:trPr>
          <w:trHeight w:val="5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803,2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4041,3</w:t>
            </w:r>
          </w:p>
        </w:tc>
      </w:tr>
      <w:tr w:rsidR="005E3DA5" w:rsidRPr="00CB4A83" w:rsidTr="007279EC">
        <w:trPr>
          <w:trHeight w:val="7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11 1 04 00000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803,2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4041,3</w:t>
            </w:r>
          </w:p>
        </w:tc>
      </w:tr>
      <w:tr w:rsidR="005E3DA5" w:rsidRPr="00CB4A83" w:rsidTr="007279EC">
        <w:trPr>
          <w:trHeight w:val="11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11 1 04  60880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779,7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3400,5</w:t>
            </w:r>
          </w:p>
        </w:tc>
      </w:tr>
      <w:tr w:rsidR="005E3DA5" w:rsidRPr="00CB4A83" w:rsidTr="007279EC">
        <w:trPr>
          <w:trHeight w:val="1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11 1 04  60880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722,5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2990,5</w:t>
            </w:r>
          </w:p>
        </w:tc>
      </w:tr>
      <w:tr w:rsidR="005E3DA5" w:rsidRPr="00CB4A83" w:rsidTr="007279EC">
        <w:trPr>
          <w:trHeight w:val="5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11 1 04  60880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410,0</w:t>
            </w:r>
          </w:p>
        </w:tc>
      </w:tr>
      <w:tr w:rsidR="005E3DA5" w:rsidRPr="00CB4A83" w:rsidTr="007279EC">
        <w:trPr>
          <w:trHeight w:val="6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11 1 04 60900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640,8</w:t>
            </w:r>
          </w:p>
        </w:tc>
      </w:tr>
      <w:tr w:rsidR="005E3DA5" w:rsidRPr="00CB4A83" w:rsidTr="007279EC">
        <w:trPr>
          <w:trHeight w:val="142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11 1 04 60900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558,8</w:t>
            </w:r>
          </w:p>
        </w:tc>
      </w:tr>
      <w:tr w:rsidR="005E3DA5" w:rsidRPr="00CB4A83" w:rsidTr="007279EC">
        <w:trPr>
          <w:trHeight w:val="5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11 1 04 60900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82,0</w:t>
            </w:r>
          </w:p>
        </w:tc>
      </w:tr>
      <w:tr w:rsidR="005E3DA5" w:rsidRPr="00CB4A83" w:rsidTr="007279EC">
        <w:trPr>
          <w:trHeight w:val="12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1281,6</w:t>
            </w:r>
          </w:p>
        </w:tc>
      </w:tr>
      <w:tr w:rsidR="005E3DA5" w:rsidRPr="00CB4A83" w:rsidTr="007279EC">
        <w:trPr>
          <w:trHeight w:val="4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1281,6</w:t>
            </w:r>
          </w:p>
        </w:tc>
      </w:tr>
      <w:tr w:rsidR="005E3DA5" w:rsidRPr="00CB4A83" w:rsidTr="007279EC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мероприятий, поддержка сельскохозяйственного производства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1281,6</w:t>
            </w:r>
          </w:p>
        </w:tc>
      </w:tr>
      <w:tr w:rsidR="005E3DA5" w:rsidRPr="00CB4A83" w:rsidTr="007279EC">
        <w:trPr>
          <w:trHeight w:val="5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13 1 01 60910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1281,6</w:t>
            </w:r>
          </w:p>
        </w:tc>
      </w:tr>
      <w:tr w:rsidR="005E3DA5" w:rsidRPr="00CB4A83" w:rsidTr="007279EC">
        <w:trPr>
          <w:trHeight w:val="12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13 1 01 60910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1117,6</w:t>
            </w:r>
          </w:p>
        </w:tc>
      </w:tr>
      <w:tr w:rsidR="005E3DA5" w:rsidRPr="00CB4A83" w:rsidTr="007279EC">
        <w:trPr>
          <w:trHeight w:val="5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13 1 01 60910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52,4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164</w:t>
            </w:r>
          </w:p>
        </w:tc>
      </w:tr>
      <w:tr w:rsidR="005E3DA5" w:rsidRPr="00CB4A83" w:rsidTr="007279EC">
        <w:trPr>
          <w:trHeight w:val="55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2786,1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53473,1</w:t>
            </w:r>
          </w:p>
        </w:tc>
      </w:tr>
      <w:tr w:rsidR="005E3DA5" w:rsidRPr="00CB4A83" w:rsidTr="007279EC">
        <w:trPr>
          <w:trHeight w:val="8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2786,1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53473,1</w:t>
            </w:r>
          </w:p>
        </w:tc>
      </w:tr>
      <w:tr w:rsidR="005E3DA5" w:rsidRPr="00CB4A83" w:rsidTr="007279EC">
        <w:trPr>
          <w:trHeight w:val="56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функций 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1858,4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50747,6</w:t>
            </w:r>
          </w:p>
        </w:tc>
      </w:tr>
      <w:tr w:rsidR="005E3DA5" w:rsidRPr="00CB4A83" w:rsidTr="007279EC">
        <w:trPr>
          <w:trHeight w:val="14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1808,4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49398,6</w:t>
            </w:r>
          </w:p>
        </w:tc>
      </w:tr>
      <w:tr w:rsidR="005E3DA5" w:rsidRPr="00CB4A83" w:rsidTr="007279EC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1200,0</w:t>
            </w:r>
          </w:p>
        </w:tc>
      </w:tr>
      <w:tr w:rsidR="005E3DA5" w:rsidRPr="00CB4A83" w:rsidTr="007279EC">
        <w:trPr>
          <w:trHeight w:val="40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149,0</w:t>
            </w:r>
          </w:p>
        </w:tc>
      </w:tr>
      <w:tr w:rsidR="005E3DA5" w:rsidRPr="00CB4A83" w:rsidTr="007279EC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51 1 00 60070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66,0</w:t>
            </w:r>
          </w:p>
        </w:tc>
      </w:tr>
      <w:tr w:rsidR="005E3DA5" w:rsidRPr="00CB4A83" w:rsidTr="007279EC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51 1 00 60070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66,0</w:t>
            </w:r>
          </w:p>
        </w:tc>
      </w:tr>
      <w:tr w:rsidR="005E3DA5" w:rsidRPr="00CB4A83" w:rsidTr="007279EC">
        <w:trPr>
          <w:trHeight w:val="57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51 1 00 60890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927,7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2593,5</w:t>
            </w:r>
          </w:p>
        </w:tc>
      </w:tr>
      <w:tr w:rsidR="005E3DA5" w:rsidRPr="00CB4A83" w:rsidTr="007279EC">
        <w:trPr>
          <w:trHeight w:val="129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51 1 00 60890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785,6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2347,5</w:t>
            </w:r>
          </w:p>
        </w:tc>
      </w:tr>
      <w:tr w:rsidR="005E3DA5" w:rsidRPr="00CB4A83" w:rsidTr="007279EC">
        <w:trPr>
          <w:trHeight w:val="1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51 1 00 60890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142,1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246,0</w:t>
            </w:r>
          </w:p>
        </w:tc>
      </w:tr>
      <w:tr w:rsidR="005E3DA5" w:rsidRPr="00CB4A83" w:rsidTr="007279EC">
        <w:trPr>
          <w:trHeight w:val="21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51 1 00 62600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66,0</w:t>
            </w:r>
          </w:p>
        </w:tc>
      </w:tr>
      <w:tr w:rsidR="005E3DA5" w:rsidRPr="00CB4A83" w:rsidTr="007279EC">
        <w:trPr>
          <w:trHeight w:val="12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51 1 00 62600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66,0</w:t>
            </w:r>
          </w:p>
        </w:tc>
      </w:tr>
      <w:tr w:rsidR="005E3DA5" w:rsidRPr="00CB4A83" w:rsidTr="007279EC">
        <w:trPr>
          <w:trHeight w:val="2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Судебная система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12,3</w:t>
            </w:r>
          </w:p>
        </w:tc>
      </w:tr>
      <w:tr w:rsidR="005E3DA5" w:rsidRPr="00CB4A83" w:rsidTr="007279EC">
        <w:trPr>
          <w:trHeight w:val="55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полномочий Российской Федерации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51 7 00 00000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12,3</w:t>
            </w:r>
          </w:p>
        </w:tc>
      </w:tr>
      <w:tr w:rsidR="005E3DA5" w:rsidRPr="00CB4A83" w:rsidTr="007279EC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51 7 00 51200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12,3</w:t>
            </w:r>
          </w:p>
        </w:tc>
      </w:tr>
      <w:tr w:rsidR="005E3DA5" w:rsidRPr="00CB4A83" w:rsidTr="007279EC">
        <w:trPr>
          <w:trHeight w:val="43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51 7 00 51200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12,3</w:t>
            </w:r>
          </w:p>
        </w:tc>
      </w:tr>
      <w:tr w:rsidR="005E3DA5" w:rsidRPr="00CB4A83" w:rsidTr="007279EC">
        <w:trPr>
          <w:trHeight w:val="56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проведения выборов и референдумов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Проведение муниципальных выборов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51 9 00 00000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84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Мероприятия по проведению выборов в органы местного самоуправления муниципального района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51 9 00 10990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4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51 9 00 10990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4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Резервные фонды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4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4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Финансовое обеспечение непредвиденных расходов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51 2 00 00000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6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51 2 00 10490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51 2 00 10490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3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Другие общегосударственные вопросы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4981,0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25529,4</w:t>
            </w:r>
          </w:p>
        </w:tc>
      </w:tr>
      <w:tr w:rsidR="005E3DA5" w:rsidRPr="00CB4A83" w:rsidTr="007279EC">
        <w:trPr>
          <w:trHeight w:val="4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"Развитие культуры"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</w:tr>
      <w:tr w:rsidR="005E3DA5" w:rsidRPr="00CB4A83" w:rsidTr="007279EC">
        <w:trPr>
          <w:trHeight w:val="7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Укрепление материально-технической базы муниципального архива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03 2 00 00000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</w:tr>
      <w:tr w:rsidR="005E3DA5" w:rsidRPr="00CB4A83" w:rsidTr="007279EC">
        <w:trPr>
          <w:trHeight w:val="4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Реализация мероприятий подпрограммы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03 2 01 00000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</w:tr>
      <w:tr w:rsidR="005E3DA5" w:rsidRPr="00CB4A83" w:rsidTr="007279EC">
        <w:trPr>
          <w:trHeight w:val="93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>
              <w:t>Реализация м</w:t>
            </w:r>
            <w:r w:rsidRPr="00CB4A83">
              <w:t>ероприяти</w:t>
            </w:r>
            <w:r>
              <w:t>й</w:t>
            </w:r>
            <w:r w:rsidRPr="00CB4A83">
              <w:t xml:space="preserve"> по формированию и содержанию муниципальных архивов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2 01 S0610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</w:tr>
      <w:tr w:rsidR="005E3DA5" w:rsidRPr="00CB4A83" w:rsidTr="007279EC">
        <w:trPr>
          <w:trHeight w:val="5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2 01 S0610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330,0</w:t>
            </w:r>
          </w:p>
        </w:tc>
      </w:tr>
      <w:tr w:rsidR="005E3DA5" w:rsidRPr="00CB4A83" w:rsidTr="007279EC">
        <w:trPr>
          <w:trHeight w:val="5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"Обеспечение безопасности населения"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11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140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07 1 04 00000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5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Реализация мероприятий программы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07 1 04 10040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4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07 1 04 10040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14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07 2 00 00000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7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07 2 01 00000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2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подпрограммы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07 2 01 10050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5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07 2 01 10050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84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07 3 00 00000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9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07 3 01 00000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43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Реализация мероприятий подпрограммы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07 3 01 10260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62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07 3 01 10260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6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07 4 00 00000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5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07 4 01 00000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9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07 4 01 10270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6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07 4 01 10270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11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7279EC">
        <w:trPr>
          <w:trHeight w:val="42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09 2 00 00000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7279EC">
        <w:trPr>
          <w:trHeight w:val="7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09 2 01 00000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7279EC">
        <w:trPr>
          <w:trHeight w:val="10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09 2 01 10060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7279EC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09 2 01 10060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7279EC">
        <w:trPr>
          <w:trHeight w:val="7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казачества в Выселковском районе"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</w:tr>
      <w:tr w:rsidR="005E3DA5" w:rsidRPr="00CB4A83" w:rsidTr="007279EC">
        <w:trPr>
          <w:trHeight w:val="57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</w:tr>
      <w:tr w:rsidR="005E3DA5" w:rsidRPr="00CB4A83" w:rsidTr="007279EC">
        <w:trPr>
          <w:trHeight w:val="5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</w:tr>
      <w:tr w:rsidR="005E3DA5" w:rsidRPr="00CB4A83" w:rsidTr="007279EC">
        <w:trPr>
          <w:trHeight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10 1 01 10170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</w:tr>
      <w:tr w:rsidR="005E3DA5" w:rsidRPr="00CB4A83" w:rsidTr="007279EC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10 1 01 10170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55,0</w:t>
            </w:r>
          </w:p>
        </w:tc>
      </w:tr>
      <w:tr w:rsidR="005E3DA5" w:rsidRPr="00CB4A83" w:rsidTr="007279EC">
        <w:trPr>
          <w:trHeight w:val="7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7279EC">
        <w:trPr>
          <w:trHeight w:val="43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7279EC">
        <w:trPr>
          <w:trHeight w:val="10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7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12 1 01 10380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6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12 1 01 10380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12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12 1 02 10390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5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12 1 02 10390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4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Общесистемные и обеспечивающие мероприятия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990,0</w:t>
            </w:r>
          </w:p>
        </w:tc>
      </w:tr>
      <w:tr w:rsidR="005E3DA5" w:rsidRPr="00CB4A83" w:rsidTr="007279EC">
        <w:trPr>
          <w:trHeight w:val="7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12 1 03 10150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990,0</w:t>
            </w:r>
          </w:p>
        </w:tc>
      </w:tr>
      <w:tr w:rsidR="005E3DA5" w:rsidRPr="00CB4A83" w:rsidTr="007279EC">
        <w:trPr>
          <w:trHeight w:val="7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12 1 03 10150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990,0</w:t>
            </w:r>
          </w:p>
        </w:tc>
      </w:tr>
      <w:tr w:rsidR="005E3DA5" w:rsidRPr="00CB4A83" w:rsidTr="007279EC">
        <w:trPr>
          <w:trHeight w:val="1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5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4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Мероприятия по землеустройству и землепользованию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99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14 1 02 10010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72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14 1 02 10010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15 0 00 00000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15 1 00 00000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Поддержка и распространение идей единства и межэтнического согласия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15 1 01 00000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6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15 1 01 10170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5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15 1 01 10170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9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3693,0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23024,4</w:t>
            </w:r>
          </w:p>
        </w:tc>
      </w:tr>
      <w:tr w:rsidR="005E3DA5" w:rsidRPr="00CB4A83" w:rsidTr="007279EC">
        <w:trPr>
          <w:trHeight w:val="2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Мероприятия в рамках управления имуществом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51 3 00 00000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8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51 3 00 10010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5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51 3 00 10010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26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муниципальных функций связанных с муниципальным управлением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51 4 00 00000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305,0</w:t>
            </w:r>
          </w:p>
        </w:tc>
      </w:tr>
      <w:tr w:rsidR="005E3DA5" w:rsidRPr="00CB4A83" w:rsidTr="007279EC">
        <w:trPr>
          <w:trHeight w:val="43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Прочие обязательства муниципального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51 4 00 10020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305,0</w:t>
            </w:r>
          </w:p>
        </w:tc>
      </w:tr>
      <w:tr w:rsidR="005E3DA5" w:rsidRPr="00CB4A83" w:rsidTr="007279EC">
        <w:trPr>
          <w:trHeight w:val="2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51 4 00 10020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305,0</w:t>
            </w:r>
          </w:p>
        </w:tc>
      </w:tr>
      <w:tr w:rsidR="005E3DA5" w:rsidRPr="00CB4A83" w:rsidTr="007279EC">
        <w:trPr>
          <w:trHeight w:val="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хозяйственного обслуживания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51 5 00 00000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3096,6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19850,0</w:t>
            </w:r>
          </w:p>
        </w:tc>
      </w:tr>
      <w:tr w:rsidR="005E3DA5" w:rsidRPr="00CB4A83" w:rsidTr="007279EC">
        <w:trPr>
          <w:trHeight w:val="4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51 5 00 00590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3096,6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19850,0</w:t>
            </w:r>
          </w:p>
        </w:tc>
      </w:tr>
      <w:tr w:rsidR="005E3DA5" w:rsidRPr="00CB4A83" w:rsidTr="007279EC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51 5 00 00590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10900,0</w:t>
            </w:r>
          </w:p>
        </w:tc>
      </w:tr>
      <w:tr w:rsidR="005E3DA5" w:rsidRPr="00CB4A83" w:rsidTr="007279EC">
        <w:trPr>
          <w:trHeight w:val="7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51 5 00 00590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2439,6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8500,0</w:t>
            </w:r>
          </w:p>
        </w:tc>
      </w:tr>
      <w:tr w:rsidR="005E3DA5" w:rsidRPr="00CB4A83" w:rsidTr="007279EC">
        <w:trPr>
          <w:trHeight w:val="4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51 5 00 00590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450,0</w:t>
            </w:r>
          </w:p>
        </w:tc>
      </w:tr>
      <w:tr w:rsidR="005E3DA5" w:rsidRPr="00CB4A83" w:rsidTr="007279EC">
        <w:trPr>
          <w:trHeight w:val="1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Муниципальный архив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51 6 00 00000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-223,5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2054,5</w:t>
            </w:r>
          </w:p>
        </w:tc>
      </w:tr>
      <w:tr w:rsidR="005E3DA5" w:rsidRPr="00CB4A83" w:rsidTr="007279EC">
        <w:trPr>
          <w:trHeight w:val="41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51 6 00 00590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-223,5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2054,5</w:t>
            </w:r>
          </w:p>
        </w:tc>
      </w:tr>
      <w:tr w:rsidR="005E3DA5" w:rsidRPr="00CB4A83" w:rsidTr="007279EC">
        <w:trPr>
          <w:trHeight w:val="1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51 6 00 00590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61,3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1673,3</w:t>
            </w:r>
          </w:p>
        </w:tc>
      </w:tr>
      <w:tr w:rsidR="005E3DA5" w:rsidRPr="00CB4A83" w:rsidTr="007279EC">
        <w:trPr>
          <w:trHeight w:val="41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51 6 00 00590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-279,8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371,2</w:t>
            </w:r>
          </w:p>
        </w:tc>
      </w:tr>
      <w:tr w:rsidR="005E3DA5" w:rsidRPr="00CB4A83" w:rsidTr="007279EC">
        <w:trPr>
          <w:trHeight w:val="12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51 6 00 00590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5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полномочий Российской Федерации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51 7 00 00000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814,9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814,9</w:t>
            </w:r>
          </w:p>
        </w:tc>
      </w:tr>
      <w:tr w:rsidR="005E3DA5" w:rsidRPr="00CB4A83" w:rsidTr="007279EC">
        <w:trPr>
          <w:trHeight w:val="2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Подготовка и проведение Всероссийской переписи населения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51 7 00 54690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814,9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514,9</w:t>
            </w:r>
          </w:p>
        </w:tc>
      </w:tr>
      <w:tr w:rsidR="005E3DA5" w:rsidRPr="00CB4A83" w:rsidTr="007279EC">
        <w:trPr>
          <w:trHeight w:val="6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51 7 00 54690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814,9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814,9</w:t>
            </w:r>
          </w:p>
        </w:tc>
      </w:tr>
      <w:tr w:rsidR="005E3DA5" w:rsidRPr="00CB4A83" w:rsidTr="007279EC">
        <w:trPr>
          <w:trHeight w:val="4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Национальная оборона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75,0</w:t>
            </w:r>
          </w:p>
        </w:tc>
      </w:tr>
      <w:tr w:rsidR="005E3DA5" w:rsidRPr="00CB4A83" w:rsidTr="007279EC">
        <w:trPr>
          <w:trHeight w:val="25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Мобилизационная подготовка экономики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75,0</w:t>
            </w:r>
          </w:p>
        </w:tc>
      </w:tr>
      <w:tr w:rsidR="005E3DA5" w:rsidRPr="00CB4A83" w:rsidTr="007279EC">
        <w:trPr>
          <w:trHeight w:val="68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99 0 00 00000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75,0</w:t>
            </w:r>
          </w:p>
        </w:tc>
      </w:tr>
      <w:tr w:rsidR="005E3DA5" w:rsidRPr="00CB4A83" w:rsidTr="007279EC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Непрограммные расходы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99 1 00 00000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75,0</w:t>
            </w:r>
          </w:p>
        </w:tc>
      </w:tr>
      <w:tr w:rsidR="005E3DA5" w:rsidRPr="00CB4A83" w:rsidTr="007279EC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Мероприятия по обеспечению мобилизационной подготовки экономики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99 1 00 10030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75,0</w:t>
            </w:r>
          </w:p>
        </w:tc>
      </w:tr>
      <w:tr w:rsidR="005E3DA5" w:rsidRPr="00CB4A83" w:rsidTr="007279EC">
        <w:trPr>
          <w:trHeight w:val="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99 1 00 10030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75,0</w:t>
            </w:r>
          </w:p>
        </w:tc>
      </w:tr>
      <w:tr w:rsidR="005E3DA5" w:rsidRPr="00CB4A83" w:rsidTr="007279EC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1352,0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9025,0</w:t>
            </w:r>
          </w:p>
        </w:tc>
      </w:tr>
      <w:tr w:rsidR="005E3DA5" w:rsidRPr="00CB4A83" w:rsidTr="007279EC">
        <w:trPr>
          <w:trHeight w:val="4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Защита населения и территории от чрезвычайных ситуаций и стихийных бедствий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1352,0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9025,0</w:t>
            </w:r>
          </w:p>
        </w:tc>
      </w:tr>
      <w:tr w:rsidR="005E3DA5" w:rsidRPr="00CB4A83" w:rsidTr="007279EC">
        <w:trPr>
          <w:trHeight w:val="6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1352,0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9025,0</w:t>
            </w:r>
          </w:p>
        </w:tc>
      </w:tr>
      <w:tr w:rsidR="005E3DA5" w:rsidRPr="00CB4A83" w:rsidTr="007279EC">
        <w:trPr>
          <w:trHeight w:val="85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1352,0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9025,0</w:t>
            </w:r>
          </w:p>
        </w:tc>
      </w:tr>
      <w:tr w:rsidR="005E3DA5" w:rsidRPr="00CB4A83" w:rsidTr="007279EC">
        <w:trPr>
          <w:trHeight w:val="3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2122,0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8819,0</w:t>
            </w:r>
          </w:p>
        </w:tc>
      </w:tr>
      <w:tr w:rsidR="005E3DA5" w:rsidRPr="00CB4A83" w:rsidTr="007279EC">
        <w:trPr>
          <w:trHeight w:val="4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2122,0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8819,0</w:t>
            </w:r>
          </w:p>
        </w:tc>
      </w:tr>
      <w:tr w:rsidR="005E3DA5" w:rsidRPr="00CB4A83" w:rsidTr="007279EC">
        <w:trPr>
          <w:trHeight w:val="144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8109,0</w:t>
            </w:r>
          </w:p>
        </w:tc>
      </w:tr>
      <w:tr w:rsidR="005E3DA5" w:rsidRPr="00CB4A83" w:rsidTr="007279EC">
        <w:trPr>
          <w:trHeight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700,0</w:t>
            </w:r>
          </w:p>
        </w:tc>
      </w:tr>
      <w:tr w:rsidR="005E3DA5" w:rsidRPr="00CB4A83" w:rsidTr="007279EC">
        <w:trPr>
          <w:trHeight w:val="2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10,0</w:t>
            </w:r>
          </w:p>
        </w:tc>
      </w:tr>
      <w:tr w:rsidR="005E3DA5" w:rsidRPr="00CB4A83" w:rsidTr="007279EC">
        <w:trPr>
          <w:trHeight w:val="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Профилактика терроризма в Краснодарском крае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106,0</w:t>
            </w:r>
          </w:p>
        </w:tc>
      </w:tr>
      <w:tr w:rsidR="005E3DA5" w:rsidRPr="00CB4A83" w:rsidTr="007279EC">
        <w:trPr>
          <w:trHeight w:val="2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Реализация мероприятий программы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07 1 02 10040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106,0</w:t>
            </w:r>
          </w:p>
        </w:tc>
      </w:tr>
      <w:tr w:rsidR="005E3DA5" w:rsidRPr="00CB4A83" w:rsidTr="007279EC">
        <w:trPr>
          <w:trHeight w:val="6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07 1 02 10040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106,0</w:t>
            </w:r>
          </w:p>
        </w:tc>
      </w:tr>
      <w:tr w:rsidR="005E3DA5" w:rsidRPr="00CB4A83" w:rsidTr="007279EC">
        <w:trPr>
          <w:trHeight w:val="40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Мероприятия по развитию аппаратно-програмного комплекса "Безопасный город"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Реализация мероприятий программы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07 1 03 10040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07 1 03 10040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5C091A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Национальная экономика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4487,0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11996,0</w:t>
            </w:r>
          </w:p>
        </w:tc>
      </w:tr>
      <w:tr w:rsidR="005E3DA5" w:rsidRPr="00CB4A83" w:rsidTr="007279EC">
        <w:trPr>
          <w:trHeight w:val="39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Сельское хозяйство и рыболовство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5366,2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10316,2</w:t>
            </w:r>
          </w:p>
        </w:tc>
      </w:tr>
      <w:tr w:rsidR="005E3DA5" w:rsidRPr="00CB4A83" w:rsidTr="005C091A">
        <w:trPr>
          <w:trHeight w:val="142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5366,2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10316,2</w:t>
            </w:r>
          </w:p>
        </w:tc>
      </w:tr>
      <w:tr w:rsidR="005E3DA5" w:rsidRPr="00CB4A83" w:rsidTr="005C091A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5366,2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10316,2</w:t>
            </w:r>
          </w:p>
        </w:tc>
      </w:tr>
      <w:tr w:rsidR="005E3DA5" w:rsidRPr="00CB4A83" w:rsidTr="005C091A">
        <w:trPr>
          <w:trHeight w:val="5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мероприятий, поддержка сельскохозяйственного производства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5377,2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10295,0</w:t>
            </w:r>
          </w:p>
        </w:tc>
      </w:tr>
      <w:tr w:rsidR="005E3DA5" w:rsidRPr="00CB4A83" w:rsidTr="005C091A">
        <w:trPr>
          <w:trHeight w:val="283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13 1 01 60090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5377,2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10295,0</w:t>
            </w:r>
          </w:p>
        </w:tc>
      </w:tr>
      <w:tr w:rsidR="005E3DA5" w:rsidRPr="00CB4A83" w:rsidTr="005C091A">
        <w:trPr>
          <w:trHeight w:val="3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13 1 01 60090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5377,2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10295,0</w:t>
            </w:r>
          </w:p>
        </w:tc>
      </w:tr>
      <w:tr w:rsidR="005E3DA5" w:rsidRPr="00CB4A83" w:rsidTr="005C091A">
        <w:trPr>
          <w:trHeight w:val="8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21,2</w:t>
            </w:r>
          </w:p>
        </w:tc>
      </w:tr>
      <w:tr w:rsidR="005E3DA5" w:rsidRPr="00CB4A83" w:rsidTr="00965D84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13 1 02  61650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21,2</w:t>
            </w:r>
          </w:p>
        </w:tc>
      </w:tr>
      <w:tr w:rsidR="005E3DA5" w:rsidRPr="00CB4A83" w:rsidTr="00965D84">
        <w:trPr>
          <w:trHeight w:val="42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13 1 02  61650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21,2</w:t>
            </w:r>
          </w:p>
        </w:tc>
      </w:tr>
      <w:tr w:rsidR="005E3DA5" w:rsidRPr="00CB4A83" w:rsidTr="00965D84">
        <w:trPr>
          <w:trHeight w:val="2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Дорожное хозяйство (дорожные фонды)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559,8</w:t>
            </w:r>
          </w:p>
        </w:tc>
      </w:tr>
      <w:tr w:rsidR="005E3DA5" w:rsidRPr="00CB4A83" w:rsidTr="00965D84">
        <w:trPr>
          <w:trHeight w:val="156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559,8</w:t>
            </w:r>
          </w:p>
        </w:tc>
      </w:tr>
      <w:tr w:rsidR="005E3DA5" w:rsidRPr="00CB4A83" w:rsidTr="00965D84">
        <w:trPr>
          <w:trHeight w:val="74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08 3 00 00000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559,8</w:t>
            </w:r>
          </w:p>
        </w:tc>
      </w:tr>
      <w:tr w:rsidR="005E3DA5" w:rsidRPr="00CB4A83" w:rsidTr="00965D84">
        <w:trPr>
          <w:trHeight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Комплексное и устойчивое развитие дорожного хозяйства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08 3 01 00000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559,8</w:t>
            </w:r>
          </w:p>
        </w:tc>
      </w:tr>
      <w:tr w:rsidR="005E3DA5" w:rsidRPr="00CB4A83" w:rsidTr="00965D84">
        <w:trPr>
          <w:trHeight w:val="3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Ремонт и содержание дорог местного значения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08 3 01 10190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559,8</w:t>
            </w:r>
          </w:p>
        </w:tc>
      </w:tr>
      <w:tr w:rsidR="005E3DA5" w:rsidRPr="00CB4A83" w:rsidTr="00965D84">
        <w:trPr>
          <w:trHeight w:val="4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08 3 01 10190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559,8</w:t>
            </w:r>
          </w:p>
        </w:tc>
      </w:tr>
      <w:tr w:rsidR="005E3DA5" w:rsidRPr="00CB4A83" w:rsidTr="00965D84">
        <w:trPr>
          <w:trHeight w:val="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Другие вопросы в области национальной экономики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1120,0</w:t>
            </w:r>
          </w:p>
        </w:tc>
      </w:tr>
      <w:tr w:rsidR="005E3DA5" w:rsidRPr="00CB4A83" w:rsidTr="00965D84">
        <w:trPr>
          <w:trHeight w:val="141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965D84">
        <w:trPr>
          <w:trHeight w:val="3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965D84">
        <w:trPr>
          <w:trHeight w:val="59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Создание жилищных условий для населения района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965D84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08 7 01 10510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965D84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08 7 01 10510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965D84">
        <w:trPr>
          <w:trHeight w:val="9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220,0</w:t>
            </w:r>
          </w:p>
        </w:tc>
      </w:tr>
      <w:tr w:rsidR="005E3DA5" w:rsidRPr="00CB4A83" w:rsidTr="00965D84">
        <w:trPr>
          <w:trHeight w:val="86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220,0</w:t>
            </w:r>
          </w:p>
        </w:tc>
      </w:tr>
      <w:tr w:rsidR="005E3DA5" w:rsidRPr="00CB4A83" w:rsidTr="00965D84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220,0</w:t>
            </w:r>
          </w:p>
        </w:tc>
      </w:tr>
      <w:tr w:rsidR="005E3DA5" w:rsidRPr="00CB4A83" w:rsidTr="00965D84">
        <w:trPr>
          <w:trHeight w:val="5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Создание условий для развития малого и среднего предпринимательства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09 1 01 10080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220,0</w:t>
            </w:r>
          </w:p>
        </w:tc>
      </w:tr>
      <w:tr w:rsidR="005E3DA5" w:rsidRPr="00CB4A83" w:rsidTr="00965D84">
        <w:trPr>
          <w:trHeight w:val="6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09 1 01 10080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220,0</w:t>
            </w:r>
          </w:p>
        </w:tc>
      </w:tr>
      <w:tr w:rsidR="005E3DA5" w:rsidRPr="00CB4A83" w:rsidTr="00965D84">
        <w:trPr>
          <w:trHeight w:val="15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</w:tr>
      <w:tr w:rsidR="005E3DA5" w:rsidRPr="00CB4A83" w:rsidTr="00965D84">
        <w:trPr>
          <w:trHeight w:val="5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</w:tr>
      <w:tr w:rsidR="005E3DA5" w:rsidRPr="00CB4A83" w:rsidTr="00965D84">
        <w:trPr>
          <w:trHeight w:val="5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Мероприятия по землеустройству и землепользованию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</w:tr>
      <w:tr w:rsidR="005E3DA5" w:rsidRPr="00CB4A83" w:rsidTr="00965D84">
        <w:trPr>
          <w:trHeight w:val="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14 1 02 10070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</w:tr>
      <w:tr w:rsidR="005E3DA5" w:rsidRPr="00CB4A83" w:rsidTr="00965D84">
        <w:trPr>
          <w:trHeight w:val="4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14 1 02 10070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</w:tr>
      <w:tr w:rsidR="005E3DA5" w:rsidRPr="00CB4A83" w:rsidTr="00965D84">
        <w:trPr>
          <w:trHeight w:val="27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Жилищно-коммунальное хозяйство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1285,0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3700,0</w:t>
            </w:r>
          </w:p>
        </w:tc>
      </w:tr>
      <w:tr w:rsidR="005E3DA5" w:rsidRPr="00CB4A83" w:rsidTr="00965D84">
        <w:trPr>
          <w:trHeight w:val="2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Жилищное хозяйство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1400,0</w:t>
            </w:r>
          </w:p>
        </w:tc>
      </w:tr>
      <w:tr w:rsidR="005E3DA5" w:rsidRPr="00CB4A83" w:rsidTr="00C94757">
        <w:trPr>
          <w:trHeight w:val="1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1400,0</w:t>
            </w:r>
          </w:p>
        </w:tc>
      </w:tr>
      <w:tr w:rsidR="005E3DA5" w:rsidRPr="00CB4A83" w:rsidTr="00C94757">
        <w:trPr>
          <w:trHeight w:val="45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Развитие общественной инфраструктуры муниципального значения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1400,0</w:t>
            </w:r>
          </w:p>
        </w:tc>
      </w:tr>
      <w:tr w:rsidR="005E3DA5" w:rsidRPr="00CB4A83" w:rsidTr="00C94757">
        <w:trPr>
          <w:trHeight w:val="5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Содержание и обслуживание муниципального жилого фонда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1400,0</w:t>
            </w:r>
          </w:p>
        </w:tc>
      </w:tr>
      <w:tr w:rsidR="005E3DA5" w:rsidRPr="00CB4A83" w:rsidTr="00C94757">
        <w:trPr>
          <w:trHeight w:val="4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подпрограммы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08 1 02 10330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1400,0</w:t>
            </w:r>
          </w:p>
        </w:tc>
      </w:tr>
      <w:tr w:rsidR="005E3DA5" w:rsidRPr="00CB4A83" w:rsidTr="00C94757">
        <w:trPr>
          <w:trHeight w:val="7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08 1 02 10330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1400,0</w:t>
            </w:r>
          </w:p>
        </w:tc>
      </w:tr>
      <w:tr w:rsidR="005E3DA5" w:rsidRPr="00CB4A83" w:rsidTr="007279EC">
        <w:trPr>
          <w:trHeight w:val="4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Благоустройство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2300,0</w:t>
            </w:r>
          </w:p>
        </w:tc>
      </w:tr>
      <w:tr w:rsidR="005E3DA5" w:rsidRPr="00CB4A83" w:rsidTr="00C94757">
        <w:trPr>
          <w:trHeight w:val="16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2300,0</w:t>
            </w:r>
          </w:p>
        </w:tc>
      </w:tr>
      <w:tr w:rsidR="005E3DA5" w:rsidRPr="00CB4A83" w:rsidTr="00C94757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08 5 00 00000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2300,0</w:t>
            </w:r>
          </w:p>
        </w:tc>
      </w:tr>
      <w:tr w:rsidR="005E3DA5" w:rsidRPr="00CB4A83" w:rsidTr="00C94757">
        <w:trPr>
          <w:trHeight w:val="4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Организация утилизации бытовых и промышленных отходов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08 5 01 00000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2300,0</w:t>
            </w:r>
          </w:p>
        </w:tc>
      </w:tr>
      <w:tr w:rsidR="005E3DA5" w:rsidRPr="00CB4A83" w:rsidTr="00C94757">
        <w:trPr>
          <w:trHeight w:val="28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подпрограммы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08 5 01 10140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2300,0</w:t>
            </w:r>
          </w:p>
        </w:tc>
      </w:tr>
      <w:tr w:rsidR="005E3DA5" w:rsidRPr="00CB4A83" w:rsidTr="00C94757">
        <w:trPr>
          <w:trHeight w:val="5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08 5 01 10140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2300,0</w:t>
            </w:r>
          </w:p>
        </w:tc>
      </w:tr>
      <w:tr w:rsidR="005E3DA5" w:rsidRPr="00CB4A83" w:rsidTr="007279EC">
        <w:trPr>
          <w:trHeight w:val="5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Образование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753,9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4473,9</w:t>
            </w:r>
          </w:p>
        </w:tc>
      </w:tr>
      <w:tr w:rsidR="005E3DA5" w:rsidRPr="00CB4A83" w:rsidTr="00C94757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Молодежная политика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753,9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4473,9</w:t>
            </w:r>
          </w:p>
        </w:tc>
      </w:tr>
      <w:tr w:rsidR="005E3DA5" w:rsidRPr="00CB4A83" w:rsidTr="00004F2A">
        <w:trPr>
          <w:trHeight w:val="5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отдыха, оздоровения и занятости детей и подростков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004F2A">
        <w:trPr>
          <w:trHeight w:val="59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004F2A">
        <w:trPr>
          <w:trHeight w:val="4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004F2A">
        <w:trPr>
          <w:trHeight w:val="84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753,9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4373,9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753,9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4373,9</w:t>
            </w:r>
          </w:p>
        </w:tc>
      </w:tr>
      <w:tr w:rsidR="005E3DA5" w:rsidRPr="00CB4A83" w:rsidTr="00004F2A">
        <w:trPr>
          <w:trHeight w:val="5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Повышение эффективности деятельности по реализации молодежной политики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653,9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3433,9</w:t>
            </w:r>
          </w:p>
        </w:tc>
      </w:tr>
      <w:tr w:rsidR="005E3DA5" w:rsidRPr="00CB4A83" w:rsidTr="00004F2A">
        <w:trPr>
          <w:trHeight w:val="36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653,9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3433,9</w:t>
            </w:r>
          </w:p>
        </w:tc>
      </w:tr>
      <w:tr w:rsidR="005E3DA5" w:rsidRPr="00CB4A83" w:rsidTr="00004F2A">
        <w:trPr>
          <w:trHeight w:val="15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625,9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3332,9</w:t>
            </w:r>
          </w:p>
        </w:tc>
      </w:tr>
      <w:tr w:rsidR="005E3DA5" w:rsidRPr="00CB4A83" w:rsidTr="00004F2A">
        <w:trPr>
          <w:trHeight w:val="41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5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1,0</w:t>
            </w:r>
          </w:p>
        </w:tc>
      </w:tr>
      <w:tr w:rsidR="005E3DA5" w:rsidRPr="00CB4A83" w:rsidTr="00F76E77">
        <w:trPr>
          <w:trHeight w:val="5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t xml:space="preserve"> </w:t>
            </w:r>
            <w:r w:rsidRPr="00CB4A83">
              <w:t>формирование здорового образа жизни у молодежи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940,0</w:t>
            </w:r>
          </w:p>
        </w:tc>
      </w:tr>
      <w:tr w:rsidR="005E3DA5" w:rsidRPr="00CB4A83" w:rsidTr="00F76E77">
        <w:trPr>
          <w:trHeight w:val="69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06 1 02 10230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940,0</w:t>
            </w:r>
          </w:p>
        </w:tc>
      </w:tr>
      <w:tr w:rsidR="005E3DA5" w:rsidRPr="00CB4A83" w:rsidTr="00F76E77">
        <w:trPr>
          <w:trHeight w:val="4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06 1 02 10230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940,0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Здравоохранение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Амбулаторная помощь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F76E77">
        <w:trPr>
          <w:trHeight w:val="149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Строительство и реконструкция объектов здравоохранения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5A307C">
        <w:trPr>
          <w:trHeight w:val="7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08 7 03 60960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5A307C">
        <w:trPr>
          <w:trHeight w:val="44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08 7 03 60960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2000,0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Социальная политика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13516,7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36177,5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Пенсионное обеспечение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1747,0</w:t>
            </w:r>
          </w:p>
        </w:tc>
      </w:tr>
      <w:tr w:rsidR="005E3DA5" w:rsidRPr="00CB4A83" w:rsidTr="005A307C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1747,0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1747,0</w:t>
            </w:r>
          </w:p>
        </w:tc>
      </w:tr>
      <w:tr w:rsidR="005E3DA5" w:rsidRPr="00CB4A83" w:rsidTr="005A307C">
        <w:trPr>
          <w:trHeight w:val="36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1747,0</w:t>
            </w:r>
          </w:p>
        </w:tc>
      </w:tr>
      <w:tr w:rsidR="005E3DA5" w:rsidRPr="00CB4A83" w:rsidTr="005A307C">
        <w:trPr>
          <w:trHeight w:val="66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11 1 01 10100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1747,0</w:t>
            </w:r>
          </w:p>
        </w:tc>
      </w:tr>
      <w:tr w:rsidR="005E3DA5" w:rsidRPr="00CB4A83" w:rsidTr="005A307C">
        <w:trPr>
          <w:trHeight w:val="1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11 1 01 10100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1747,0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Охрана семьи и детства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13306,9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34017,7</w:t>
            </w:r>
          </w:p>
        </w:tc>
      </w:tr>
      <w:tr w:rsidR="005E3DA5" w:rsidRPr="00CB4A83" w:rsidTr="005A307C">
        <w:trPr>
          <w:trHeight w:val="4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13306,9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34017,7</w:t>
            </w:r>
          </w:p>
        </w:tc>
      </w:tr>
      <w:tr w:rsidR="005E3DA5" w:rsidRPr="00CB4A83" w:rsidTr="005A307C">
        <w:trPr>
          <w:trHeight w:val="5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13306,9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34017,7</w:t>
            </w:r>
          </w:p>
        </w:tc>
      </w:tr>
      <w:tr w:rsidR="005E3DA5" w:rsidRPr="00CB4A83" w:rsidTr="005A307C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05 1 04 62730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-20710,8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5A307C">
        <w:trPr>
          <w:trHeight w:val="5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05 1 04 62730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-20710,8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5A307C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С0820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27838,6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27838,6</w:t>
            </w:r>
          </w:p>
        </w:tc>
      </w:tr>
      <w:tr w:rsidR="005E3DA5" w:rsidRPr="00CB4A83" w:rsidTr="005A307C">
        <w:trPr>
          <w:trHeight w:val="5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С0820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27838,6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27838,6</w:t>
            </w:r>
          </w:p>
        </w:tc>
      </w:tr>
      <w:tr w:rsidR="005E3DA5" w:rsidRPr="00CB4A83" w:rsidTr="005A307C">
        <w:trPr>
          <w:trHeight w:val="115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R0820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6179,1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6179,1</w:t>
            </w:r>
          </w:p>
        </w:tc>
      </w:tr>
      <w:tr w:rsidR="005E3DA5" w:rsidRPr="00CB4A83" w:rsidTr="005A307C">
        <w:trPr>
          <w:trHeight w:val="76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04 R0820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6179,1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6179,1</w:t>
            </w:r>
          </w:p>
        </w:tc>
      </w:tr>
      <w:tr w:rsidR="005E3DA5" w:rsidRPr="00CB4A83" w:rsidTr="005A307C">
        <w:trPr>
          <w:trHeight w:val="4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Другие вопросы в области социальной политики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412,8</w:t>
            </w:r>
          </w:p>
        </w:tc>
      </w:tr>
      <w:tr w:rsidR="005E3DA5" w:rsidRPr="00CB4A83" w:rsidTr="005A307C">
        <w:trPr>
          <w:trHeight w:val="5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412,8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412,8</w:t>
            </w:r>
          </w:p>
        </w:tc>
      </w:tr>
      <w:tr w:rsidR="005E3DA5" w:rsidRPr="00CB4A83" w:rsidTr="005A307C">
        <w:trPr>
          <w:trHeight w:val="9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412,8</w:t>
            </w:r>
          </w:p>
        </w:tc>
      </w:tr>
      <w:tr w:rsidR="005E3DA5" w:rsidRPr="00CB4A83" w:rsidTr="005A307C">
        <w:trPr>
          <w:trHeight w:val="42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Поддержка общественных организаций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11 1 02 10230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412,8</w:t>
            </w:r>
          </w:p>
        </w:tc>
      </w:tr>
      <w:tr w:rsidR="005E3DA5" w:rsidRPr="00CB4A83" w:rsidTr="005A307C">
        <w:trPr>
          <w:trHeight w:val="7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11 1 02 10230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412,8</w:t>
            </w:r>
          </w:p>
        </w:tc>
      </w:tr>
      <w:tr w:rsidR="005E3DA5" w:rsidRPr="00CB4A83" w:rsidTr="007279EC">
        <w:trPr>
          <w:trHeight w:val="4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Физическая культура и спорт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51400,0</w:t>
            </w:r>
          </w:p>
        </w:tc>
      </w:tr>
      <w:tr w:rsidR="005E3DA5" w:rsidRPr="00CB4A83" w:rsidTr="007279EC">
        <w:trPr>
          <w:trHeight w:val="4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Физическая культура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51400,0</w:t>
            </w:r>
          </w:p>
        </w:tc>
      </w:tr>
      <w:tr w:rsidR="005E3DA5" w:rsidRPr="00CB4A83" w:rsidTr="005A307C">
        <w:trPr>
          <w:trHeight w:val="9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DC6A2B">
        <w:trPr>
          <w:trHeight w:val="27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2F6C19">
        <w:trPr>
          <w:trHeight w:val="98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874090">
        <w:trPr>
          <w:trHeight w:val="7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04 1 01 10110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874090">
        <w:trPr>
          <w:trHeight w:val="5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04 1 01 10110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1000,0</w:t>
            </w:r>
          </w:p>
        </w:tc>
      </w:tr>
      <w:tr w:rsidR="005E3DA5" w:rsidRPr="00CB4A83" w:rsidTr="00874090">
        <w:trPr>
          <w:trHeight w:val="18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</w:tr>
      <w:tr w:rsidR="005E3DA5" w:rsidRPr="00CB4A83" w:rsidTr="00874090">
        <w:trPr>
          <w:trHeight w:val="5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Развитие общественной инфраструктуры муниципального значения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</w:tr>
      <w:tr w:rsidR="005E3DA5" w:rsidRPr="00CB4A83" w:rsidTr="00874090">
        <w:trPr>
          <w:trHeight w:val="7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Развитие спортивных сооружений в Выселковском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</w:tr>
      <w:tr w:rsidR="005E3DA5" w:rsidRPr="00CB4A83" w:rsidTr="00874090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Строительство малобюджетных спортивных залов шаговой доступности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1 03 S2620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</w:tr>
      <w:tr w:rsidR="005E3DA5" w:rsidRPr="00CB4A83" w:rsidTr="007279EC">
        <w:trPr>
          <w:trHeight w:val="6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Бюджетные инвестиции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1 03 S2620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400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50400,0</w:t>
            </w:r>
          </w:p>
        </w:tc>
      </w:tr>
      <w:tr w:rsidR="005E3DA5" w:rsidRPr="00CB4A83" w:rsidTr="00874090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Средства массовой информации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500,0</w:t>
            </w:r>
          </w:p>
        </w:tc>
      </w:tr>
      <w:tr w:rsidR="005E3DA5" w:rsidRPr="00CB4A83" w:rsidTr="00874090">
        <w:trPr>
          <w:trHeight w:val="31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Периодическая печать и издательства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500,0</w:t>
            </w:r>
          </w:p>
        </w:tc>
      </w:tr>
      <w:tr w:rsidR="005E3DA5" w:rsidRPr="00CB4A83" w:rsidTr="00874090">
        <w:trPr>
          <w:trHeight w:val="65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500,0</w:t>
            </w:r>
          </w:p>
        </w:tc>
      </w:tr>
      <w:tr w:rsidR="005E3DA5" w:rsidRPr="00CB4A83" w:rsidTr="00874090">
        <w:trPr>
          <w:trHeight w:val="6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 xml:space="preserve">02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500,0</w:t>
            </w:r>
          </w:p>
        </w:tc>
      </w:tr>
      <w:tr w:rsidR="005E3DA5" w:rsidRPr="00CB4A83" w:rsidTr="00874090">
        <w:trPr>
          <w:trHeight w:val="12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12 1 01 10120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500,0</w:t>
            </w:r>
          </w:p>
        </w:tc>
      </w:tr>
      <w:tr w:rsidR="005E3DA5" w:rsidRPr="00CB4A83" w:rsidTr="00874090">
        <w:trPr>
          <w:trHeight w:val="6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12 1 01 10120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500,0</w:t>
            </w:r>
          </w:p>
        </w:tc>
      </w:tr>
      <w:tr w:rsidR="005E3DA5" w:rsidRPr="00CB4A83" w:rsidTr="00874090">
        <w:trPr>
          <w:trHeight w:val="5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Обслуживание государственного и муниципального долга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2,2</w:t>
            </w:r>
          </w:p>
        </w:tc>
      </w:tr>
      <w:tr w:rsidR="005E3DA5" w:rsidRPr="00CB4A83" w:rsidTr="00874090">
        <w:trPr>
          <w:trHeight w:val="4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Обслуживание   государственного  внутреннего и муниципального долга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2,2</w:t>
            </w:r>
          </w:p>
        </w:tc>
      </w:tr>
      <w:tr w:rsidR="005E3DA5" w:rsidRPr="00CB4A83" w:rsidTr="00874090">
        <w:trPr>
          <w:trHeight w:val="8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2,2</w:t>
            </w:r>
          </w:p>
        </w:tc>
      </w:tr>
      <w:tr w:rsidR="005E3DA5" w:rsidRPr="00CB4A83" w:rsidTr="007279EC">
        <w:trPr>
          <w:trHeight w:val="5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Управление муниципальным долгом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51 8 00 00000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2,2</w:t>
            </w:r>
          </w:p>
        </w:tc>
      </w:tr>
      <w:tr w:rsidR="005E3DA5" w:rsidRPr="00CB4A83" w:rsidTr="00874090">
        <w:trPr>
          <w:trHeight w:val="6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Процентные платежи по муниципальному долгу муниципального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51 8 00 10130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2,2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Обслуживание государственного (муниципального) долга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51 8 00 10130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700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2,2</w:t>
            </w:r>
          </w:p>
        </w:tc>
      </w:tr>
      <w:tr w:rsidR="005E3DA5" w:rsidRPr="00CB4A83" w:rsidTr="00874090">
        <w:trPr>
          <w:trHeight w:val="9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2.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5642,8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21499,8</w:t>
            </w:r>
          </w:p>
        </w:tc>
      </w:tr>
      <w:tr w:rsidR="005E3DA5" w:rsidRPr="00CB4A83" w:rsidTr="007279EC">
        <w:trPr>
          <w:trHeight w:val="4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Общегосударственные вопросы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16499,8</w:t>
            </w:r>
          </w:p>
        </w:tc>
      </w:tr>
      <w:tr w:rsidR="005E3DA5" w:rsidRPr="00CB4A83" w:rsidTr="006776B3">
        <w:trPr>
          <w:trHeight w:val="7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16499,8</w:t>
            </w:r>
          </w:p>
        </w:tc>
      </w:tr>
      <w:tr w:rsidR="005E3DA5" w:rsidRPr="00CB4A83" w:rsidTr="007279EC">
        <w:trPr>
          <w:trHeight w:val="5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Управление муниципальными финансами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16499,8</w:t>
            </w:r>
          </w:p>
        </w:tc>
      </w:tr>
      <w:tr w:rsidR="005E3DA5" w:rsidRPr="00CB4A83" w:rsidTr="006776B3">
        <w:trPr>
          <w:trHeight w:val="63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16499,8</w:t>
            </w:r>
          </w:p>
        </w:tc>
      </w:tr>
      <w:tr w:rsidR="005E3DA5" w:rsidRPr="00CB4A83" w:rsidTr="006776B3">
        <w:trPr>
          <w:trHeight w:val="5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функций 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453,0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16310,0</w:t>
            </w:r>
          </w:p>
        </w:tc>
      </w:tr>
      <w:tr w:rsidR="005E3DA5" w:rsidRPr="00CB4A83" w:rsidTr="006776B3">
        <w:trPr>
          <w:trHeight w:val="13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391,0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13673,0</w:t>
            </w:r>
          </w:p>
        </w:tc>
      </w:tr>
      <w:tr w:rsidR="005E3DA5" w:rsidRPr="00CB4A83" w:rsidTr="006776B3">
        <w:trPr>
          <w:trHeight w:val="7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2605,0</w:t>
            </w:r>
          </w:p>
        </w:tc>
      </w:tr>
      <w:tr w:rsidR="005E3DA5" w:rsidRPr="00CB4A83" w:rsidTr="006776B3">
        <w:trPr>
          <w:trHeight w:val="1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32,0</w:t>
            </w:r>
          </w:p>
        </w:tc>
      </w:tr>
      <w:tr w:rsidR="005E3DA5" w:rsidRPr="00CB4A83" w:rsidTr="006776B3">
        <w:trPr>
          <w:trHeight w:val="4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полномочий  поселений по организации и осуществлению внутреннего финансового контроля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67 1 00 20011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189,8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189,8</w:t>
            </w:r>
          </w:p>
        </w:tc>
      </w:tr>
      <w:tr w:rsidR="005E3DA5" w:rsidRPr="00CB4A83" w:rsidTr="006776B3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67 1 00 20011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189,8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189,8</w:t>
            </w:r>
          </w:p>
        </w:tc>
      </w:tr>
      <w:tr w:rsidR="005E3DA5" w:rsidRPr="00CB4A83" w:rsidTr="006776B3">
        <w:trPr>
          <w:trHeight w:val="7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</w:tr>
      <w:tr w:rsidR="005E3DA5" w:rsidRPr="00CB4A83" w:rsidTr="006776B3">
        <w:trPr>
          <w:trHeight w:val="8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</w:tr>
      <w:tr w:rsidR="005E3DA5" w:rsidRPr="00CB4A83" w:rsidTr="007279EC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Управление муниципальными финансами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Поддержание устойчивого исполнения местных бюджетов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67 3 00 00000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</w:tr>
      <w:tr w:rsidR="005E3DA5" w:rsidRPr="00CB4A83" w:rsidTr="00A16813">
        <w:trPr>
          <w:trHeight w:val="3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Дотации на выравнивание бюджетной обеспеченности поселений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67 3 00 10300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Межбюджетные трансферты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67 3 00 10300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5000,0</w:t>
            </w:r>
          </w:p>
        </w:tc>
      </w:tr>
      <w:tr w:rsidR="005E3DA5" w:rsidRPr="00CB4A83" w:rsidTr="006776B3">
        <w:trPr>
          <w:trHeight w:val="59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3.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318,9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1916,5</w:t>
            </w:r>
          </w:p>
        </w:tc>
      </w:tr>
      <w:tr w:rsidR="005E3DA5" w:rsidRPr="00CB4A83" w:rsidTr="00A16813">
        <w:trPr>
          <w:trHeight w:val="3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Общегосударственные вопросы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318,9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1916,5</w:t>
            </w:r>
          </w:p>
        </w:tc>
      </w:tr>
      <w:tr w:rsidR="005E3DA5" w:rsidRPr="00CB4A83" w:rsidTr="00A16813">
        <w:trPr>
          <w:trHeight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318,9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1916,5</w:t>
            </w:r>
          </w:p>
        </w:tc>
      </w:tr>
      <w:tr w:rsidR="005E3DA5" w:rsidRPr="00CB4A83" w:rsidTr="00A16813">
        <w:trPr>
          <w:trHeight w:val="55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318,9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1916,5</w:t>
            </w:r>
          </w:p>
        </w:tc>
      </w:tr>
      <w:tr w:rsidR="005E3DA5" w:rsidRPr="00CB4A83" w:rsidTr="00A16813">
        <w:trPr>
          <w:trHeight w:val="7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913,5</w:t>
            </w:r>
          </w:p>
        </w:tc>
      </w:tr>
      <w:tr w:rsidR="005E3DA5" w:rsidRPr="00CB4A83" w:rsidTr="00A16813">
        <w:trPr>
          <w:trHeight w:val="43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функций 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913,5</w:t>
            </w:r>
          </w:p>
        </w:tc>
      </w:tr>
      <w:tr w:rsidR="005E3DA5" w:rsidRPr="00CB4A83" w:rsidTr="00A16813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68 1 00 00190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913,5</w:t>
            </w:r>
          </w:p>
        </w:tc>
      </w:tr>
      <w:tr w:rsidR="005E3DA5" w:rsidRPr="00CB4A83" w:rsidTr="00A16813">
        <w:trPr>
          <w:trHeight w:val="5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Контрольно-счетная палата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68 2 00 00000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381,9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1003,0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функций 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68 2 00 00190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-83,1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538,0</w:t>
            </w:r>
          </w:p>
        </w:tc>
      </w:tr>
      <w:tr w:rsidR="005E3DA5" w:rsidRPr="00CB4A83" w:rsidTr="00A16813">
        <w:trPr>
          <w:trHeight w:val="134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68 2 00 00190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-92,1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288,5</w:t>
            </w:r>
          </w:p>
        </w:tc>
      </w:tr>
      <w:tr w:rsidR="005E3DA5" w:rsidRPr="00CB4A83" w:rsidTr="00A16813">
        <w:trPr>
          <w:trHeight w:val="81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68 2 00 00190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249,0</w:t>
            </w:r>
          </w:p>
        </w:tc>
      </w:tr>
      <w:tr w:rsidR="005E3DA5" w:rsidRPr="00CB4A83" w:rsidTr="007279EC">
        <w:trPr>
          <w:trHeight w:val="4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68 2 00 00190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0,5</w:t>
            </w:r>
          </w:p>
        </w:tc>
      </w:tr>
      <w:tr w:rsidR="005E3DA5" w:rsidRPr="00CB4A83" w:rsidTr="00A16813">
        <w:trPr>
          <w:trHeight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68 2 00 20010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465,0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465,0</w:t>
            </w:r>
          </w:p>
        </w:tc>
      </w:tr>
      <w:tr w:rsidR="005E3DA5" w:rsidRPr="00CB4A83" w:rsidTr="00A16813">
        <w:trPr>
          <w:trHeight w:val="122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68 2 00 20010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465,0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465,0</w:t>
            </w:r>
          </w:p>
        </w:tc>
      </w:tr>
      <w:tr w:rsidR="005E3DA5" w:rsidRPr="00CB4A83" w:rsidTr="00A16813">
        <w:trPr>
          <w:trHeight w:val="5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4.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123257,8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1036183,1</w:t>
            </w:r>
          </w:p>
        </w:tc>
      </w:tr>
      <w:tr w:rsidR="005E3DA5" w:rsidRPr="00CB4A83" w:rsidTr="007279EC">
        <w:trPr>
          <w:trHeight w:val="4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Образование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124572,2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978697,7</w:t>
            </w:r>
          </w:p>
        </w:tc>
      </w:tr>
      <w:tr w:rsidR="005E3DA5" w:rsidRPr="00CB4A83" w:rsidTr="007279EC">
        <w:trPr>
          <w:trHeight w:val="4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Дошкольное образование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26065,0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307837,7</w:t>
            </w:r>
          </w:p>
        </w:tc>
      </w:tr>
      <w:tr w:rsidR="005E3DA5" w:rsidRPr="00CB4A83" w:rsidTr="00A16813">
        <w:trPr>
          <w:trHeight w:val="4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26065,0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307837,7</w:t>
            </w:r>
          </w:p>
        </w:tc>
      </w:tr>
      <w:tr w:rsidR="005E3DA5" w:rsidRPr="00CB4A83" w:rsidTr="00A16813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26065,0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307837,7</w:t>
            </w:r>
          </w:p>
        </w:tc>
      </w:tr>
      <w:tr w:rsidR="005E3DA5" w:rsidRPr="00CB4A83" w:rsidTr="00A16813">
        <w:trPr>
          <w:trHeight w:val="182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-268651,2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8925,9</w:t>
            </w:r>
          </w:p>
        </w:tc>
      </w:tr>
      <w:tr w:rsidR="005E3DA5" w:rsidRPr="00CB4A83" w:rsidTr="00A16813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-75595,2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A16813">
        <w:trPr>
          <w:trHeight w:val="69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-75595,2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A16813">
        <w:trPr>
          <w:trHeight w:val="28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775,9</w:t>
            </w:r>
          </w:p>
        </w:tc>
      </w:tr>
      <w:tr w:rsidR="005E3DA5" w:rsidRPr="00CB4A83" w:rsidTr="00A16813">
        <w:trPr>
          <w:trHeight w:val="7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775,9</w:t>
            </w:r>
          </w:p>
        </w:tc>
      </w:tr>
      <w:tr w:rsidR="005E3DA5" w:rsidRPr="00CB4A83" w:rsidTr="00A16813">
        <w:trPr>
          <w:trHeight w:val="73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-201256,0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A16813">
        <w:trPr>
          <w:trHeight w:val="7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-201256,0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A16813">
        <w:trPr>
          <w:trHeight w:val="7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S0600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8150,0</w:t>
            </w:r>
          </w:p>
        </w:tc>
      </w:tr>
      <w:tr w:rsidR="005E3DA5" w:rsidRPr="00CB4A83" w:rsidTr="00A16813">
        <w:trPr>
          <w:trHeight w:val="63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S0600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8150,0</w:t>
            </w:r>
          </w:p>
        </w:tc>
      </w:tr>
      <w:tr w:rsidR="005E3DA5" w:rsidRPr="00CB4A83" w:rsidTr="00A16813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Повышение инженерно-технической защищенности социально значимых объектов на территории Выселковского района, а также информационно пропагандическое сопровождение антитеррорестической деятельности на территории района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1434,7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1434,7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Профилактика терроризма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S0460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1434,7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1434,7</w:t>
            </w:r>
          </w:p>
        </w:tc>
      </w:tr>
      <w:tr w:rsidR="005E3DA5" w:rsidRPr="00CB4A83" w:rsidTr="00A16813">
        <w:trPr>
          <w:trHeight w:val="73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S0460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1434,7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1434,7</w:t>
            </w:r>
          </w:p>
        </w:tc>
      </w:tr>
      <w:tr w:rsidR="005E3DA5" w:rsidRPr="00CB4A83" w:rsidTr="00A16813">
        <w:trPr>
          <w:trHeight w:val="7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293394,5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293394,5</w:t>
            </w:r>
          </w:p>
        </w:tc>
      </w:tr>
      <w:tr w:rsidR="005E3DA5" w:rsidRPr="00CB4A83" w:rsidTr="00A16813">
        <w:trPr>
          <w:trHeight w:val="47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82711,9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82711,9</w:t>
            </w:r>
          </w:p>
        </w:tc>
      </w:tr>
      <w:tr w:rsidR="005E3DA5" w:rsidRPr="00CB4A83" w:rsidTr="007279EC">
        <w:trPr>
          <w:trHeight w:val="11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82711,9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82711,9</w:t>
            </w:r>
          </w:p>
        </w:tc>
      </w:tr>
      <w:tr w:rsidR="005E3DA5" w:rsidRPr="00CB4A83" w:rsidTr="00A16813">
        <w:trPr>
          <w:trHeight w:val="8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210682,6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210682,6</w:t>
            </w:r>
          </w:p>
        </w:tc>
      </w:tr>
      <w:tr w:rsidR="005E3DA5" w:rsidRPr="00CB4A83" w:rsidTr="00A16813">
        <w:trPr>
          <w:trHeight w:val="5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210682,6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210682,6</w:t>
            </w:r>
          </w:p>
        </w:tc>
      </w:tr>
      <w:tr w:rsidR="005E3DA5" w:rsidRPr="00CB4A83" w:rsidTr="00A16813">
        <w:trPr>
          <w:trHeight w:val="59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-4195,6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-111,5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A16813">
        <w:trPr>
          <w:trHeight w:val="4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7279EC">
        <w:trPr>
          <w:trHeight w:val="11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-63,1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1875ED">
        <w:trPr>
          <w:trHeight w:val="254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-4084,1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1875ED">
        <w:trPr>
          <w:trHeight w:val="61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-4084,1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1875ED">
        <w:trPr>
          <w:trHeight w:val="149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4082,6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4082,6</w:t>
            </w:r>
          </w:p>
        </w:tc>
      </w:tr>
      <w:tr w:rsidR="005E3DA5" w:rsidRPr="00CB4A83" w:rsidTr="001875ED">
        <w:trPr>
          <w:trHeight w:val="3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111,5</w:t>
            </w:r>
          </w:p>
        </w:tc>
      </w:tr>
      <w:tr w:rsidR="005E3DA5" w:rsidRPr="00CB4A83" w:rsidTr="001875ED">
        <w:trPr>
          <w:trHeight w:val="53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30,0</w:t>
            </w:r>
          </w:p>
        </w:tc>
      </w:tr>
      <w:tr w:rsidR="005E3DA5" w:rsidRPr="00CB4A83" w:rsidTr="001875ED">
        <w:trPr>
          <w:trHeight w:val="6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81,5</w:t>
            </w:r>
          </w:p>
        </w:tc>
      </w:tr>
      <w:tr w:rsidR="005E3DA5" w:rsidRPr="00CB4A83" w:rsidTr="001875ED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3971,1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3971,1</w:t>
            </w:r>
          </w:p>
        </w:tc>
      </w:tr>
      <w:tr w:rsidR="005E3DA5" w:rsidRPr="00CB4A83" w:rsidTr="001875ED">
        <w:trPr>
          <w:trHeight w:val="7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3971,1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3971,1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Общее образование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71921,3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450620,5</w:t>
            </w:r>
          </w:p>
        </w:tc>
      </w:tr>
      <w:tr w:rsidR="005E3DA5" w:rsidRPr="00CB4A83" w:rsidTr="001875ED">
        <w:trPr>
          <w:trHeight w:val="6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71843,4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450430,5</w:t>
            </w:r>
          </w:p>
        </w:tc>
      </w:tr>
      <w:tr w:rsidR="005E3DA5" w:rsidRPr="00CB4A83" w:rsidTr="001875ED">
        <w:trPr>
          <w:trHeight w:val="76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71843,4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450430,5</w:t>
            </w:r>
          </w:p>
        </w:tc>
      </w:tr>
      <w:tr w:rsidR="005E3DA5" w:rsidRPr="00CB4A83" w:rsidTr="001875ED">
        <w:trPr>
          <w:trHeight w:val="163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15188,1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15188,1</w:t>
            </w:r>
          </w:p>
        </w:tc>
      </w:tr>
      <w:tr w:rsidR="005E3DA5" w:rsidRPr="00CB4A83" w:rsidTr="001875ED">
        <w:trPr>
          <w:trHeight w:val="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387,5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387,5</w:t>
            </w:r>
          </w:p>
        </w:tc>
      </w:tr>
      <w:tr w:rsidR="005E3DA5" w:rsidRPr="00CB4A83" w:rsidTr="001875ED">
        <w:trPr>
          <w:trHeight w:val="81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387,5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387,5</w:t>
            </w:r>
          </w:p>
        </w:tc>
      </w:tr>
      <w:tr w:rsidR="005E3DA5" w:rsidRPr="00CB4A83" w:rsidTr="001875ED">
        <w:trPr>
          <w:trHeight w:val="41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S0600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14800,6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14800,6</w:t>
            </w:r>
          </w:p>
        </w:tc>
      </w:tr>
      <w:tr w:rsidR="005E3DA5" w:rsidRPr="00CB4A83" w:rsidTr="001875ED">
        <w:trPr>
          <w:trHeight w:val="7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S0600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14800,6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14800,6</w:t>
            </w:r>
          </w:p>
        </w:tc>
      </w:tr>
      <w:tr w:rsidR="005E3DA5" w:rsidRPr="00CB4A83" w:rsidTr="001875ED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Повышение инженерно-технической защищенности социально значимых объектов на территории Выселковского района, а также информационно пропагандическое сопровождение антитеррористической деятельности на территории Выселковского района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-369750,1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3250,3</w:t>
            </w:r>
          </w:p>
        </w:tc>
      </w:tr>
      <w:tr w:rsidR="005E3DA5" w:rsidRPr="00CB4A83" w:rsidTr="001875ED">
        <w:trPr>
          <w:trHeight w:val="5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-72671,4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1875ED">
        <w:trPr>
          <w:trHeight w:val="5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-17,7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1875ED">
        <w:trPr>
          <w:trHeight w:val="6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-72653,7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1875ED">
        <w:trPr>
          <w:trHeight w:val="42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-10619,3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1875ED">
        <w:trPr>
          <w:trHeight w:val="4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1875ED">
        <w:trPr>
          <w:trHeight w:val="71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-10219,3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1875ED">
        <w:trPr>
          <w:trHeight w:val="13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01 1 02 62500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-1352,2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1875ED">
        <w:trPr>
          <w:trHeight w:val="7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01 1 02 62500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-1352,2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1875ED">
        <w:trPr>
          <w:trHeight w:val="4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-286897,4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D20EFA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-5670,0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D20EFA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D20EFA">
        <w:trPr>
          <w:trHeight w:val="5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-281097,4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D20EFA">
        <w:trPr>
          <w:trHeight w:val="84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01 1 02 62370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-1460,1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D20EFA">
        <w:trPr>
          <w:trHeight w:val="7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01 1 02 62370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-1460,1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D20EFA">
        <w:trPr>
          <w:trHeight w:val="3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Профилактика терроризма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S0460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3250,3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3250,3</w:t>
            </w:r>
          </w:p>
        </w:tc>
      </w:tr>
      <w:tr w:rsidR="005E3DA5" w:rsidRPr="00CB4A83" w:rsidTr="00D20EFA">
        <w:trPr>
          <w:trHeight w:val="6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02 S0460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3250,3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3250,3</w:t>
            </w:r>
          </w:p>
        </w:tc>
      </w:tr>
      <w:tr w:rsidR="005E3DA5" w:rsidRPr="00CB4A83" w:rsidTr="00D20EFA">
        <w:trPr>
          <w:trHeight w:val="8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399098,0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399098,0</w:t>
            </w:r>
          </w:p>
        </w:tc>
      </w:tr>
      <w:tr w:rsidR="005E3DA5" w:rsidRPr="00CB4A83" w:rsidTr="00D20EFA">
        <w:trPr>
          <w:trHeight w:val="55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84132,6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84132,6</w:t>
            </w:r>
          </w:p>
        </w:tc>
      </w:tr>
      <w:tr w:rsidR="005E3DA5" w:rsidRPr="00CB4A83" w:rsidTr="00D20EFA">
        <w:trPr>
          <w:trHeight w:val="7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366,7</w:t>
            </w:r>
          </w:p>
        </w:tc>
      </w:tr>
      <w:tr w:rsidR="005E3DA5" w:rsidRPr="00CB4A83" w:rsidTr="006067D0">
        <w:trPr>
          <w:trHeight w:val="8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83765,9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83765,9</w:t>
            </w:r>
          </w:p>
        </w:tc>
      </w:tr>
      <w:tr w:rsidR="005E3DA5" w:rsidRPr="00CB4A83" w:rsidTr="006067D0">
        <w:trPr>
          <w:trHeight w:val="83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314965,4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314965,4</w:t>
            </w:r>
          </w:p>
        </w:tc>
      </w:tr>
      <w:tr w:rsidR="005E3DA5" w:rsidRPr="00CB4A83" w:rsidTr="007B4871">
        <w:trPr>
          <w:trHeight w:val="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6384,7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6384,7</w:t>
            </w:r>
          </w:p>
        </w:tc>
      </w:tr>
      <w:tr w:rsidR="005E3DA5" w:rsidRPr="00CB4A83" w:rsidTr="007B4871">
        <w:trPr>
          <w:trHeight w:val="6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124,8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124,8</w:t>
            </w:r>
          </w:p>
        </w:tc>
      </w:tr>
      <w:tr w:rsidR="005E3DA5" w:rsidRPr="00CB4A83" w:rsidTr="007B4871">
        <w:trPr>
          <w:trHeight w:val="8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308455,9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308455,9</w:t>
            </w:r>
          </w:p>
        </w:tc>
      </w:tr>
      <w:tr w:rsidR="005E3DA5" w:rsidRPr="00CB4A83" w:rsidTr="007B4871">
        <w:trPr>
          <w:trHeight w:val="112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-5386,7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B4871">
        <w:trPr>
          <w:trHeight w:val="4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B4871">
        <w:trPr>
          <w:trHeight w:val="83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</w:tr>
      <w:tr w:rsidR="005E3DA5" w:rsidRPr="00CB4A83" w:rsidTr="007B4871">
        <w:trPr>
          <w:trHeight w:val="5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</w:tr>
      <w:tr w:rsidR="005E3DA5" w:rsidRPr="00CB4A83" w:rsidTr="007B4871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-5448,2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B4871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-62,3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B4871">
        <w:trPr>
          <w:trHeight w:val="84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-5385,9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B4871">
        <w:trPr>
          <w:trHeight w:val="4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Реализация мер по социальной поддержке отдельных категорий обучающихся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9363,6</w:t>
            </w:r>
          </w:p>
        </w:tc>
      </w:tr>
      <w:tr w:rsidR="005E3DA5" w:rsidRPr="00CB4A83" w:rsidTr="00333281">
        <w:trPr>
          <w:trHeight w:val="56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7951,4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8051,4</w:t>
            </w:r>
          </w:p>
        </w:tc>
      </w:tr>
      <w:tr w:rsidR="005E3DA5" w:rsidRPr="00CB4A83" w:rsidTr="00333281">
        <w:trPr>
          <w:trHeight w:val="4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333281">
        <w:trPr>
          <w:trHeight w:val="96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8051,4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8051,4</w:t>
            </w:r>
          </w:p>
        </w:tc>
      </w:tr>
      <w:tr w:rsidR="005E3DA5" w:rsidRPr="00CB4A83" w:rsidTr="00333281">
        <w:trPr>
          <w:trHeight w:val="85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01 1 05 62370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1312,2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1312,2</w:t>
            </w:r>
          </w:p>
        </w:tc>
      </w:tr>
      <w:tr w:rsidR="005E3DA5" w:rsidRPr="00CB4A83" w:rsidTr="00333281">
        <w:trPr>
          <w:trHeight w:val="72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01 1 05 62370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1312,2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1312,2</w:t>
            </w:r>
          </w:p>
        </w:tc>
      </w:tr>
      <w:tr w:rsidR="005E3DA5" w:rsidRPr="00CB4A83" w:rsidTr="00333281">
        <w:trPr>
          <w:trHeight w:val="5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01 1 06 00000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3609,6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3609,6</w:t>
            </w:r>
          </w:p>
        </w:tc>
      </w:tr>
      <w:tr w:rsidR="005E3DA5" w:rsidRPr="00CB4A83" w:rsidTr="00333281">
        <w:trPr>
          <w:trHeight w:val="32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01 1 06 10210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150,0</w:t>
            </w:r>
          </w:p>
        </w:tc>
      </w:tr>
      <w:tr w:rsidR="005E3DA5" w:rsidRPr="00CB4A83" w:rsidTr="00333281">
        <w:trPr>
          <w:trHeight w:val="6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01 1 06 10210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150,0</w:t>
            </w:r>
          </w:p>
        </w:tc>
      </w:tr>
      <w:tr w:rsidR="005E3DA5" w:rsidRPr="00CB4A83" w:rsidTr="00333281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01 1 06 62500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3459,6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3459,6</w:t>
            </w:r>
          </w:p>
        </w:tc>
      </w:tr>
      <w:tr w:rsidR="005E3DA5" w:rsidRPr="00CB4A83" w:rsidTr="00333281">
        <w:trPr>
          <w:trHeight w:val="5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01 1 06 62500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3459,6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3459,6</w:t>
            </w:r>
          </w:p>
        </w:tc>
      </w:tr>
      <w:tr w:rsidR="005E3DA5" w:rsidRPr="00CB4A83" w:rsidTr="00333281">
        <w:trPr>
          <w:trHeight w:val="12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5402,9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5402,9</w:t>
            </w:r>
          </w:p>
        </w:tc>
      </w:tr>
      <w:tr w:rsidR="005E3DA5" w:rsidRPr="00CB4A83" w:rsidTr="00333281">
        <w:trPr>
          <w:trHeight w:val="17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138,5</w:t>
            </w:r>
          </w:p>
        </w:tc>
      </w:tr>
      <w:tr w:rsidR="005E3DA5" w:rsidRPr="00CB4A83" w:rsidTr="00333281">
        <w:trPr>
          <w:trHeight w:val="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138,5</w:t>
            </w:r>
          </w:p>
        </w:tc>
      </w:tr>
      <w:tr w:rsidR="005E3DA5" w:rsidRPr="00CB4A83" w:rsidTr="00333281">
        <w:trPr>
          <w:trHeight w:val="273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CB4A83">
              <w:t>рабочих поселках(поселках городского типа) Краснодарского края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5264,4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5264,4</w:t>
            </w:r>
          </w:p>
        </w:tc>
      </w:tr>
      <w:tr w:rsidR="005E3DA5" w:rsidRPr="00CB4A83" w:rsidTr="00333281">
        <w:trPr>
          <w:trHeight w:val="140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80,0</w:t>
            </w:r>
          </w:p>
        </w:tc>
      </w:tr>
      <w:tr w:rsidR="005E3DA5" w:rsidRPr="00CB4A83" w:rsidTr="00333281">
        <w:trPr>
          <w:trHeight w:val="84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5184,4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5184,4</w:t>
            </w:r>
          </w:p>
        </w:tc>
      </w:tr>
      <w:tr w:rsidR="005E3DA5" w:rsidRPr="00CB4A83" w:rsidTr="00333281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Федеральный проект "Современная школа"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E1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10618,0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10618,0</w:t>
            </w:r>
          </w:p>
        </w:tc>
      </w:tr>
      <w:tr w:rsidR="005E3DA5" w:rsidRPr="00CB4A83" w:rsidTr="00333281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E1 51690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1188,5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1188,5</w:t>
            </w:r>
          </w:p>
        </w:tc>
      </w:tr>
      <w:tr w:rsidR="005E3DA5" w:rsidRPr="00CB4A83" w:rsidTr="00333281">
        <w:trPr>
          <w:trHeight w:val="69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E1 51690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1188,5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1188,5</w:t>
            </w:r>
          </w:p>
        </w:tc>
      </w:tr>
      <w:tr w:rsidR="005E3DA5" w:rsidRPr="00CB4A83" w:rsidTr="00333281">
        <w:trPr>
          <w:trHeight w:val="7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E1 C1690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9429,5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9429,5</w:t>
            </w:r>
          </w:p>
        </w:tc>
      </w:tr>
      <w:tr w:rsidR="005E3DA5" w:rsidRPr="00CB4A83" w:rsidTr="00333281">
        <w:trPr>
          <w:trHeight w:val="5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E1 C1690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9429,5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9429,5</w:t>
            </w:r>
          </w:p>
        </w:tc>
      </w:tr>
      <w:tr w:rsidR="005E3DA5" w:rsidRPr="00CB4A83" w:rsidTr="00333281">
        <w:trPr>
          <w:trHeight w:val="1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Федеральный проект "Успех каждого ребенка"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E2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3800,0</w:t>
            </w:r>
          </w:p>
        </w:tc>
      </w:tr>
      <w:tr w:rsidR="005E3DA5" w:rsidRPr="00CB4A83" w:rsidTr="00333281">
        <w:trPr>
          <w:trHeight w:val="8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Создание в 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E2 50970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3800,0</w:t>
            </w:r>
          </w:p>
        </w:tc>
      </w:tr>
      <w:tr w:rsidR="005E3DA5" w:rsidRPr="00CB4A83" w:rsidTr="00333281">
        <w:trPr>
          <w:trHeight w:val="8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E2 50970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3800,0</w:t>
            </w:r>
          </w:p>
        </w:tc>
      </w:tr>
      <w:tr w:rsidR="005E3DA5" w:rsidRPr="00CB4A83" w:rsidTr="00333281">
        <w:trPr>
          <w:trHeight w:val="7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140,0</w:t>
            </w:r>
          </w:p>
        </w:tc>
      </w:tr>
      <w:tr w:rsidR="005E3DA5" w:rsidRPr="00CB4A83" w:rsidTr="00333281">
        <w:trPr>
          <w:trHeight w:val="28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140,0</w:t>
            </w:r>
          </w:p>
        </w:tc>
      </w:tr>
      <w:tr w:rsidR="005E3DA5" w:rsidRPr="00CB4A83" w:rsidTr="00333281">
        <w:trPr>
          <w:trHeight w:val="7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Организация и проведение социально-значимых мероприятий для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140,0</w:t>
            </w:r>
          </w:p>
        </w:tc>
      </w:tr>
      <w:tr w:rsidR="005E3DA5" w:rsidRPr="00CB4A83" w:rsidTr="00333281">
        <w:trPr>
          <w:trHeight w:val="62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05 1 03 10240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140,0</w:t>
            </w:r>
          </w:p>
        </w:tc>
      </w:tr>
      <w:tr w:rsidR="005E3DA5" w:rsidRPr="00CB4A83" w:rsidTr="00333281">
        <w:trPr>
          <w:trHeight w:val="7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05 1 03 10240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140,0</w:t>
            </w:r>
          </w:p>
        </w:tc>
      </w:tr>
      <w:tr w:rsidR="005E3DA5" w:rsidRPr="00CB4A83" w:rsidTr="00333281">
        <w:trPr>
          <w:trHeight w:val="7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</w:tr>
      <w:tr w:rsidR="005E3DA5" w:rsidRPr="00CB4A83" w:rsidTr="00333281">
        <w:trPr>
          <w:trHeight w:val="7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08 4 00 00000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</w:tr>
      <w:tr w:rsidR="005E3DA5" w:rsidRPr="00CB4A83" w:rsidTr="00333281">
        <w:trPr>
          <w:trHeight w:val="5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безопасного участия детей в дорожном движении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08 4 01 00000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</w:tr>
      <w:tr w:rsidR="005E3DA5" w:rsidRPr="00CB4A83" w:rsidTr="00333281">
        <w:trPr>
          <w:trHeight w:val="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Повышение безопасности дорожного движения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08 4 01 10200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</w:tr>
      <w:tr w:rsidR="005E3DA5" w:rsidRPr="00CB4A83" w:rsidTr="00333281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08 4 01 10200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50,0</w:t>
            </w:r>
          </w:p>
        </w:tc>
      </w:tr>
      <w:tr w:rsidR="005E3DA5" w:rsidRPr="00CB4A83" w:rsidTr="00333281">
        <w:trPr>
          <w:trHeight w:val="2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Дополнительное образование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17424,3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136699,7</w:t>
            </w:r>
          </w:p>
        </w:tc>
      </w:tr>
      <w:tr w:rsidR="005E3DA5" w:rsidRPr="00CB4A83" w:rsidTr="00333281">
        <w:trPr>
          <w:trHeight w:val="8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17624,3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136699,7</w:t>
            </w:r>
          </w:p>
        </w:tc>
      </w:tr>
      <w:tr w:rsidR="005E3DA5" w:rsidRPr="00CB4A83" w:rsidTr="00333281">
        <w:trPr>
          <w:trHeight w:val="112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17874,3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136699,7</w:t>
            </w:r>
          </w:p>
        </w:tc>
      </w:tr>
      <w:tr w:rsidR="005E3DA5" w:rsidRPr="00CB4A83" w:rsidTr="00333281">
        <w:trPr>
          <w:trHeight w:val="8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119686,7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135822,7</w:t>
            </w:r>
          </w:p>
        </w:tc>
      </w:tr>
      <w:tr w:rsidR="005E3DA5" w:rsidRPr="00CB4A83" w:rsidTr="00333281">
        <w:trPr>
          <w:trHeight w:val="41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119686,7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135822,7</w:t>
            </w:r>
          </w:p>
        </w:tc>
      </w:tr>
      <w:tr w:rsidR="005E3DA5" w:rsidRPr="00CB4A83" w:rsidTr="00333281">
        <w:trPr>
          <w:trHeight w:val="84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119686,7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135822,7</w:t>
            </w:r>
          </w:p>
        </w:tc>
      </w:tr>
      <w:tr w:rsidR="005E3DA5" w:rsidRPr="00CB4A83" w:rsidTr="00333281">
        <w:trPr>
          <w:trHeight w:val="112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-244,5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200,0</w:t>
            </w:r>
          </w:p>
        </w:tc>
      </w:tr>
      <w:tr w:rsidR="005E3DA5" w:rsidRPr="00CB4A83" w:rsidTr="00333281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200,0</w:t>
            </w:r>
          </w:p>
        </w:tc>
      </w:tr>
      <w:tr w:rsidR="005E3DA5" w:rsidRPr="00CB4A83" w:rsidTr="00333281">
        <w:trPr>
          <w:trHeight w:val="5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01 1 04 10210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200,0</w:t>
            </w:r>
          </w:p>
        </w:tc>
      </w:tr>
      <w:tr w:rsidR="005E3DA5" w:rsidRPr="00CB4A83" w:rsidTr="00333281">
        <w:trPr>
          <w:trHeight w:val="269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CB4A83">
              <w:t>рабочих поселках(поселках городского типа) Краснодарского края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-444,5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333281">
        <w:trPr>
          <w:trHeight w:val="63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01 1 04 60820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-444,5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333281">
        <w:trPr>
          <w:trHeight w:val="6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Реализация мер по социальной поддержке отдельных категорий обучающихся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-102244,9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333281">
        <w:trPr>
          <w:trHeight w:val="55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-102244,9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11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01 1 05 00590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-102244,9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FE7FFE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677,0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677,0</w:t>
            </w:r>
          </w:p>
        </w:tc>
      </w:tr>
      <w:tr w:rsidR="005E3DA5" w:rsidRPr="00CB4A83" w:rsidTr="00FE7FFE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427,0</w:t>
            </w:r>
          </w:p>
        </w:tc>
      </w:tr>
      <w:tr w:rsidR="005E3DA5" w:rsidRPr="00CB4A83" w:rsidTr="007279EC">
        <w:trPr>
          <w:trHeight w:val="11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427,0</w:t>
            </w:r>
          </w:p>
        </w:tc>
      </w:tr>
      <w:tr w:rsidR="005E3DA5" w:rsidRPr="00CB4A83" w:rsidTr="006056B8">
        <w:trPr>
          <w:trHeight w:val="23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01 1 07 60740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250,0</w:t>
            </w:r>
          </w:p>
        </w:tc>
      </w:tr>
      <w:tr w:rsidR="005E3DA5" w:rsidRPr="00CB4A83" w:rsidTr="007279EC">
        <w:trPr>
          <w:trHeight w:val="11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01 1 07 60740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250,0</w:t>
            </w:r>
          </w:p>
        </w:tc>
      </w:tr>
      <w:tr w:rsidR="005E3DA5" w:rsidRPr="00CB4A83" w:rsidTr="006056B8">
        <w:trPr>
          <w:trHeight w:val="83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8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 xml:space="preserve">Содействие развитию физической культуры и массового спорта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E3308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01 2 02 60740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E3308">
        <w:trPr>
          <w:trHeight w:val="57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01 2 02 60740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E3308">
        <w:trPr>
          <w:trHeight w:val="73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E330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E3308">
        <w:trPr>
          <w:trHeight w:val="5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04 1 01 10360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E3308">
        <w:trPr>
          <w:trHeight w:val="84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04 1 01 10360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4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Молодежная политика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-1541,5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2026,1</w:t>
            </w:r>
          </w:p>
        </w:tc>
      </w:tr>
      <w:tr w:rsidR="005E3DA5" w:rsidRPr="00CB4A83" w:rsidTr="00CE330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-1541,5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2026,1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-1541,5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2026,1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отдыха, оздоровления и занятости детей и подростков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-1541,5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2026,1</w:t>
            </w:r>
          </w:p>
        </w:tc>
      </w:tr>
      <w:tr w:rsidR="005E3DA5" w:rsidRPr="00CB4A83" w:rsidTr="00CE3308">
        <w:trPr>
          <w:trHeight w:val="2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6B3EAC" w:rsidRDefault="005E3DA5" w:rsidP="00D5034D">
            <w:pPr>
              <w:rPr>
                <w:lang w:val="en-US"/>
              </w:rPr>
            </w:pPr>
            <w:r>
              <w:rPr>
                <w:lang w:val="en-US"/>
              </w:rPr>
              <w:t>277</w:t>
            </w:r>
            <w:r w:rsidRPr="00CB4A83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6B3EAC" w:rsidRDefault="005E3DA5" w:rsidP="00D5034D">
            <w:pPr>
              <w:rPr>
                <w:lang w:val="en-US"/>
              </w:rPr>
            </w:pPr>
            <w:r>
              <w:rPr>
                <w:lang w:val="en-US"/>
              </w:rPr>
              <w:t>1991</w:t>
            </w:r>
            <w:r w:rsidRPr="00CB4A83">
              <w:t>,</w:t>
            </w:r>
            <w:r>
              <w:rPr>
                <w:lang w:val="en-US"/>
              </w:rPr>
              <w:t>5</w:t>
            </w:r>
          </w:p>
        </w:tc>
      </w:tr>
      <w:tr w:rsidR="005E3DA5" w:rsidRPr="00CB4A83" w:rsidTr="00CE3308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6B3EAC" w:rsidRDefault="005E3DA5" w:rsidP="00D5034D">
            <w:pPr>
              <w:rPr>
                <w:lang w:val="en-US"/>
              </w:rPr>
            </w:pPr>
            <w:r>
              <w:rPr>
                <w:lang w:val="en-US"/>
              </w:rPr>
              <w:t>728</w:t>
            </w:r>
            <w:r w:rsidRPr="00CB4A83"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6B3EAC" w:rsidRDefault="005E3DA5" w:rsidP="00D5034D">
            <w:pPr>
              <w:rPr>
                <w:lang w:val="en-US"/>
              </w:rPr>
            </w:pPr>
            <w:r>
              <w:rPr>
                <w:lang w:val="en-US"/>
              </w:rPr>
              <w:t>1991</w:t>
            </w:r>
            <w:r w:rsidRPr="00CB4A83">
              <w:t>,</w:t>
            </w:r>
            <w:r>
              <w:rPr>
                <w:lang w:val="en-US"/>
              </w:rPr>
              <w:t>5</w:t>
            </w:r>
          </w:p>
        </w:tc>
      </w:tr>
      <w:tr w:rsidR="005E3DA5" w:rsidRPr="00CB4A83" w:rsidTr="00CE3308">
        <w:trPr>
          <w:trHeight w:val="9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-450,5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E3308">
        <w:trPr>
          <w:trHeight w:val="16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05 1 02 60840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34,6</w:t>
            </w:r>
          </w:p>
        </w:tc>
      </w:tr>
      <w:tr w:rsidR="005E3DA5" w:rsidRPr="00CB4A83" w:rsidTr="00CE3308">
        <w:trPr>
          <w:trHeight w:val="5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05 1 02 60840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34,6</w:t>
            </w:r>
          </w:p>
        </w:tc>
      </w:tr>
      <w:tr w:rsidR="005E3DA5" w:rsidRPr="00CB4A83" w:rsidTr="00CE3308">
        <w:trPr>
          <w:trHeight w:val="5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государственной программы Краснодарского края "Дети Кубани" (cредства районного бюджета)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S0590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6B3EAC" w:rsidRDefault="005E3DA5" w:rsidP="00D5034D">
            <w:pPr>
              <w:rPr>
                <w:lang w:val="en-US"/>
              </w:rPr>
            </w:pPr>
            <w:r w:rsidRPr="00CB4A83">
              <w:t>-1</w:t>
            </w:r>
            <w:r>
              <w:rPr>
                <w:lang w:val="en-US"/>
              </w:rPr>
              <w:t>820</w:t>
            </w:r>
            <w:r w:rsidRPr="00CB4A83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6B3EAC" w:rsidRDefault="005E3DA5" w:rsidP="00D5034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CB4A83">
              <w:t>,</w:t>
            </w:r>
            <w:r>
              <w:rPr>
                <w:lang w:val="en-US"/>
              </w:rPr>
              <w:t>0</w:t>
            </w:r>
          </w:p>
        </w:tc>
      </w:tr>
      <w:tr w:rsidR="005E3DA5" w:rsidRPr="00CB4A83" w:rsidTr="00CE3308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S0590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6B3EAC" w:rsidRDefault="005E3DA5" w:rsidP="00D5034D">
            <w:pPr>
              <w:rPr>
                <w:lang w:val="en-US"/>
              </w:rPr>
            </w:pPr>
            <w:r w:rsidRPr="00CB4A83">
              <w:t>-1</w:t>
            </w:r>
            <w:r>
              <w:rPr>
                <w:lang w:val="en-US"/>
              </w:rPr>
              <w:t>820</w:t>
            </w:r>
            <w:r w:rsidRPr="00CB4A83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6B3EAC" w:rsidRDefault="005E3DA5" w:rsidP="00D5034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CB4A83">
              <w:t>,</w:t>
            </w:r>
            <w:r>
              <w:rPr>
                <w:lang w:val="en-US"/>
              </w:rPr>
              <w:t>0</w:t>
            </w:r>
          </w:p>
        </w:tc>
      </w:tr>
      <w:tr w:rsidR="005E3DA5" w:rsidRPr="00CB4A83" w:rsidTr="007279EC">
        <w:trPr>
          <w:trHeight w:val="4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Другие вопросы в области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10703,1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81513,7</w:t>
            </w:r>
          </w:p>
        </w:tc>
      </w:tr>
      <w:tr w:rsidR="005E3DA5" w:rsidRPr="00CB4A83" w:rsidTr="00CE3308">
        <w:trPr>
          <w:trHeight w:val="6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10687,7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80370,7</w:t>
            </w:r>
          </w:p>
        </w:tc>
      </w:tr>
      <w:tr w:rsidR="005E3DA5" w:rsidRPr="00CB4A83" w:rsidTr="00CE3308">
        <w:trPr>
          <w:trHeight w:val="9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80370,7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80370,7</w:t>
            </w:r>
          </w:p>
        </w:tc>
      </w:tr>
      <w:tr w:rsidR="005E3DA5" w:rsidRPr="00CB4A83" w:rsidTr="00CE3308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деятельности управления образования администрации муниципального образования Выселковский район и подведомственных ему муниципальных казенных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80370,7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80370,7</w:t>
            </w:r>
          </w:p>
        </w:tc>
      </w:tr>
      <w:tr w:rsidR="005E3DA5" w:rsidRPr="00CB4A83" w:rsidTr="007279EC">
        <w:trPr>
          <w:trHeight w:val="8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функций 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4409,6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4409,6</w:t>
            </w:r>
          </w:p>
        </w:tc>
      </w:tr>
      <w:tr w:rsidR="005E3DA5" w:rsidRPr="00CB4A83" w:rsidTr="00CE3308">
        <w:trPr>
          <w:trHeight w:val="113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4220,6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4220,6</w:t>
            </w:r>
          </w:p>
        </w:tc>
      </w:tr>
      <w:tr w:rsidR="005E3DA5" w:rsidRPr="00CB4A83" w:rsidTr="00E86E0C">
        <w:trPr>
          <w:trHeight w:val="72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0,9</w:t>
            </w:r>
          </w:p>
        </w:tc>
      </w:tr>
      <w:tr w:rsidR="005E3DA5" w:rsidRPr="00CB4A83" w:rsidTr="00E86E0C">
        <w:trPr>
          <w:trHeight w:val="1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188,1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188,1</w:t>
            </w:r>
          </w:p>
        </w:tc>
      </w:tr>
      <w:tr w:rsidR="005E3DA5" w:rsidRPr="00CB4A83" w:rsidTr="00E86E0C">
        <w:trPr>
          <w:trHeight w:val="55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68076,4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68076,4</w:t>
            </w:r>
          </w:p>
        </w:tc>
      </w:tr>
      <w:tr w:rsidR="005E3DA5" w:rsidRPr="00CB4A83" w:rsidTr="00E86E0C">
        <w:trPr>
          <w:trHeight w:val="1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63638,0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63638,0</w:t>
            </w:r>
          </w:p>
        </w:tc>
      </w:tr>
      <w:tr w:rsidR="005E3DA5" w:rsidRPr="00CB4A83" w:rsidTr="00E86E0C">
        <w:trPr>
          <w:trHeight w:val="43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4387,8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4387,8</w:t>
            </w:r>
          </w:p>
        </w:tc>
      </w:tr>
      <w:tr w:rsidR="005E3DA5" w:rsidRPr="00CB4A83" w:rsidTr="00E86E0C">
        <w:trPr>
          <w:trHeight w:val="44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50,6</w:t>
            </w:r>
          </w:p>
        </w:tc>
      </w:tr>
      <w:tr w:rsidR="005E3DA5" w:rsidRPr="00CB4A83" w:rsidTr="00E86E0C">
        <w:trPr>
          <w:trHeight w:val="83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7884,7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7884,7</w:t>
            </w:r>
          </w:p>
        </w:tc>
      </w:tr>
      <w:tr w:rsidR="005E3DA5" w:rsidRPr="00CB4A83" w:rsidTr="00E86E0C">
        <w:trPr>
          <w:trHeight w:val="1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7513,6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7513,6</w:t>
            </w:r>
          </w:p>
        </w:tc>
      </w:tr>
      <w:tr w:rsidR="005E3DA5" w:rsidRPr="00CB4A83" w:rsidTr="00E86E0C">
        <w:trPr>
          <w:trHeight w:val="7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01 1 08 60860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371,1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371,1</w:t>
            </w:r>
          </w:p>
        </w:tc>
      </w:tr>
      <w:tr w:rsidR="005E3DA5" w:rsidRPr="00CB4A83" w:rsidTr="007279EC">
        <w:trPr>
          <w:trHeight w:val="12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-69683,0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7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Совершенствование деятельности учреждений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-65427,8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7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-61124,3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154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-55934,4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E86E0C">
        <w:trPr>
          <w:trHeight w:val="7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-5118,2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7279EC">
        <w:trPr>
          <w:trHeight w:val="4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-71,7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E86E0C">
        <w:trPr>
          <w:trHeight w:val="104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01 2 01 60860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-4303,5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15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01 2 01 60860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-4253,5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5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01 2 01 60860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5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деятельности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-4255,2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54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функций 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01 2 03 00190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-4255,2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01 2 03 00190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-4061,8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6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01 2 03 00190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-192,5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2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01 2 03 00190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-0,9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E86E0C">
        <w:trPr>
          <w:trHeight w:val="5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15,4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1143,0</w:t>
            </w:r>
          </w:p>
        </w:tc>
      </w:tr>
      <w:tr w:rsidR="005E3DA5" w:rsidRPr="00CB4A83" w:rsidTr="00E86E0C">
        <w:trPr>
          <w:trHeight w:val="5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15,4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1143,0</w:t>
            </w:r>
          </w:p>
        </w:tc>
      </w:tr>
      <w:tr w:rsidR="005E3DA5" w:rsidRPr="00CB4A83" w:rsidTr="00E86E0C">
        <w:trPr>
          <w:trHeight w:val="106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Организация и проведение мероприятий, направленных на профилактику семейного неблагополучия,</w:t>
            </w:r>
            <w:r>
              <w:t xml:space="preserve"> </w:t>
            </w:r>
            <w:r w:rsidRPr="00CB4A83">
              <w:t>социально-средовую реабилитацию и адаптацию подростков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93,0</w:t>
            </w:r>
          </w:p>
        </w:tc>
      </w:tr>
      <w:tr w:rsidR="005E3DA5" w:rsidRPr="00CB4A83" w:rsidTr="00E86E0C">
        <w:trPr>
          <w:trHeight w:val="5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05 1 01 10450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93,0</w:t>
            </w:r>
          </w:p>
        </w:tc>
      </w:tr>
      <w:tr w:rsidR="005E3DA5" w:rsidRPr="00CB4A83" w:rsidTr="00E86E0C">
        <w:trPr>
          <w:trHeight w:val="5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05 1 01 10450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93,0</w:t>
            </w:r>
          </w:p>
        </w:tc>
      </w:tr>
      <w:tr w:rsidR="005E3DA5" w:rsidRPr="00CB4A83" w:rsidTr="00E86E0C">
        <w:trPr>
          <w:trHeight w:val="4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Организация и проведение социально-значимых мероприятий для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1050,0</w:t>
            </w:r>
          </w:p>
        </w:tc>
      </w:tr>
      <w:tr w:rsidR="005E3DA5" w:rsidRPr="00CB4A83" w:rsidTr="00E86E0C">
        <w:trPr>
          <w:trHeight w:val="42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05 1  03 10240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1050,0</w:t>
            </w:r>
          </w:p>
        </w:tc>
      </w:tr>
      <w:tr w:rsidR="005E3DA5" w:rsidRPr="00CB4A83" w:rsidTr="00E86E0C">
        <w:trPr>
          <w:trHeight w:val="7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05 1  03 10240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-87,6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800,0</w:t>
            </w:r>
          </w:p>
        </w:tc>
      </w:tr>
      <w:tr w:rsidR="005E3DA5" w:rsidRPr="00CB4A83" w:rsidTr="00E86E0C">
        <w:trPr>
          <w:trHeight w:val="42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05 1  03 10240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250,0</w:t>
            </w:r>
          </w:p>
        </w:tc>
      </w:tr>
      <w:tr w:rsidR="005E3DA5" w:rsidRPr="00CB4A83" w:rsidTr="00E86E0C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Социальная политика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-1314,4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57485,4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Охрана семьи и детства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-1314,4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57485,4</w:t>
            </w:r>
          </w:p>
        </w:tc>
      </w:tr>
      <w:tr w:rsidR="005E3DA5" w:rsidRPr="00CB4A83" w:rsidTr="00E86E0C">
        <w:trPr>
          <w:trHeight w:val="88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-317,5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6499,7</w:t>
            </w:r>
          </w:p>
        </w:tc>
      </w:tr>
      <w:tr w:rsidR="005E3DA5" w:rsidRPr="00CB4A83" w:rsidTr="00AF3BA5">
        <w:trPr>
          <w:trHeight w:val="9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-317,5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6499,7</w:t>
            </w:r>
          </w:p>
        </w:tc>
      </w:tr>
      <w:tr w:rsidR="005E3DA5" w:rsidRPr="00CB4A83" w:rsidTr="00AF3BA5">
        <w:trPr>
          <w:trHeight w:val="15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-317,5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AF3BA5">
        <w:trPr>
          <w:trHeight w:val="14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t xml:space="preserve"> </w:t>
            </w:r>
            <w:r w:rsidRPr="00CB4A83">
              <w:t>реализующие  образовательную программу дошкольного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01 1 01 60710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-6817,2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AF3BA5">
        <w:trPr>
          <w:trHeight w:val="69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01 1 01 60710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-100,7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AF3BA5">
        <w:trPr>
          <w:trHeight w:val="43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01 1 01 60710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-6716,5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AF3BA5">
        <w:trPr>
          <w:trHeight w:val="8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6499,7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6499,7</w:t>
            </w:r>
          </w:p>
        </w:tc>
      </w:tr>
      <w:tr w:rsidR="005E3DA5" w:rsidRPr="00CB4A83" w:rsidTr="00AF3BA5">
        <w:trPr>
          <w:trHeight w:val="1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t xml:space="preserve"> </w:t>
            </w:r>
            <w:r w:rsidRPr="00CB4A83">
              <w:t>реализующие  образовательную программу дошкольного образования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01 1 03 60710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6499,7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6499,7</w:t>
            </w:r>
          </w:p>
        </w:tc>
      </w:tr>
      <w:tr w:rsidR="005E3DA5" w:rsidRPr="00CB4A83" w:rsidTr="00AF3BA5">
        <w:trPr>
          <w:trHeight w:val="4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01 1 03 60710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96,1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96,1</w:t>
            </w:r>
          </w:p>
        </w:tc>
      </w:tr>
      <w:tr w:rsidR="005E3DA5" w:rsidRPr="00CB4A83" w:rsidTr="00AF5260">
        <w:trPr>
          <w:trHeight w:val="59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01 1 03 60710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6403,6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6403,6</w:t>
            </w:r>
          </w:p>
        </w:tc>
      </w:tr>
      <w:tr w:rsidR="005E3DA5" w:rsidRPr="00CB4A83" w:rsidTr="00AF5260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-996,9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50985,7</w:t>
            </w:r>
          </w:p>
        </w:tc>
      </w:tr>
      <w:tr w:rsidR="005E3DA5" w:rsidRPr="00CB4A83" w:rsidTr="00AF5260">
        <w:trPr>
          <w:trHeight w:val="4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-996,9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50985,7</w:t>
            </w:r>
          </w:p>
        </w:tc>
      </w:tr>
      <w:tr w:rsidR="005E3DA5" w:rsidRPr="00CB4A83" w:rsidTr="00AF5260">
        <w:trPr>
          <w:trHeight w:val="42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Совершенствование социальной поддержки семьи и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-996,9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50985,7</w:t>
            </w:r>
          </w:p>
        </w:tc>
      </w:tr>
      <w:tr w:rsidR="005E3DA5" w:rsidRPr="00CB4A83" w:rsidTr="00C84A6C">
        <w:trPr>
          <w:trHeight w:val="127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11 1 03 60670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-383,0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26621,1</w:t>
            </w:r>
          </w:p>
        </w:tc>
      </w:tr>
      <w:tr w:rsidR="005E3DA5" w:rsidRPr="00CB4A83" w:rsidTr="00C84A6C">
        <w:trPr>
          <w:trHeight w:val="3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11 1 03 60670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-383,0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26621,1</w:t>
            </w:r>
          </w:p>
        </w:tc>
      </w:tr>
      <w:tr w:rsidR="005E3DA5" w:rsidRPr="00CB4A83" w:rsidTr="00C84A6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11 1 03 60680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24364,6</w:t>
            </w:r>
          </w:p>
        </w:tc>
      </w:tr>
      <w:tr w:rsidR="005E3DA5" w:rsidRPr="00CB4A83" w:rsidTr="00C84A6C">
        <w:trPr>
          <w:trHeight w:val="3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11 1 03 60680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24364,6</w:t>
            </w:r>
          </w:p>
        </w:tc>
      </w:tr>
      <w:tr w:rsidR="005E3DA5" w:rsidRPr="00CB4A83" w:rsidTr="00C84A6C">
        <w:trPr>
          <w:trHeight w:val="10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Выплата ежемесячных денежных средств на содержание детей,</w:t>
            </w:r>
            <w:r>
              <w:t xml:space="preserve"> </w:t>
            </w:r>
            <w:r w:rsidRPr="00CB4A83"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11 1 03 60720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-317,9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84A6C">
        <w:trPr>
          <w:trHeight w:val="3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11 1 03 60720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-317,9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</w:t>
            </w:r>
          </w:p>
        </w:tc>
      </w:tr>
      <w:tr w:rsidR="005E3DA5" w:rsidRPr="00CB4A83" w:rsidTr="00C84A6C">
        <w:trPr>
          <w:trHeight w:val="107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11 1 03 60730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-512,7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84A6C">
        <w:trPr>
          <w:trHeight w:val="3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 w:rsidP="00D5034D">
            <w:r w:rsidRPr="00CB4A83">
              <w:t>925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11 1 03 60730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300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-512,7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  <w:tr w:rsidR="005E3DA5" w:rsidRPr="00CB4A83" w:rsidTr="00C84A6C">
        <w:trPr>
          <w:trHeight w:val="8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5.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8088,8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40867,7</w:t>
            </w:r>
          </w:p>
        </w:tc>
      </w:tr>
      <w:tr w:rsidR="005E3DA5" w:rsidRPr="00CB4A83" w:rsidTr="007279EC">
        <w:trPr>
          <w:trHeight w:val="39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Образование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7491,1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35207,9</w:t>
            </w:r>
          </w:p>
        </w:tc>
      </w:tr>
      <w:tr w:rsidR="005E3DA5" w:rsidRPr="00CB4A83" w:rsidTr="007279EC">
        <w:trPr>
          <w:trHeight w:val="4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Дополнительное образование детей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7471,1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35107,9</w:t>
            </w:r>
          </w:p>
        </w:tc>
      </w:tr>
      <w:tr w:rsidR="005E3DA5" w:rsidRPr="00CB4A83" w:rsidTr="00C84A6C">
        <w:trPr>
          <w:trHeight w:val="6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"Развитие культуры"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7471,1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35107,9</w:t>
            </w:r>
          </w:p>
        </w:tc>
      </w:tr>
      <w:tr w:rsidR="005E3DA5" w:rsidRPr="00CB4A83" w:rsidTr="00C84A6C">
        <w:trPr>
          <w:trHeight w:val="5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7471,1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35107,9</w:t>
            </w:r>
          </w:p>
        </w:tc>
      </w:tr>
      <w:tr w:rsidR="005E3DA5" w:rsidRPr="00CB4A83" w:rsidTr="00C84A6C">
        <w:trPr>
          <w:trHeight w:val="6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3279,8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30708,2</w:t>
            </w:r>
          </w:p>
        </w:tc>
      </w:tr>
      <w:tr w:rsidR="005E3DA5" w:rsidRPr="00CB4A83" w:rsidTr="00C84A6C">
        <w:trPr>
          <w:trHeight w:val="56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3279,8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30708,2</w:t>
            </w:r>
          </w:p>
        </w:tc>
      </w:tr>
      <w:tr w:rsidR="005E3DA5" w:rsidRPr="00CB4A83" w:rsidTr="00C84A6C">
        <w:trPr>
          <w:trHeight w:val="7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3279,8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30708,2</w:t>
            </w:r>
          </w:p>
        </w:tc>
      </w:tr>
      <w:tr w:rsidR="005E3DA5" w:rsidRPr="00CB4A83" w:rsidTr="00C84A6C">
        <w:trPr>
          <w:trHeight w:val="5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Укрепление кадрового потенциала муниципальных 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195,1</w:t>
            </w:r>
          </w:p>
        </w:tc>
      </w:tr>
      <w:tr w:rsidR="005E3DA5" w:rsidRPr="00CB4A83" w:rsidTr="00C84A6C">
        <w:trPr>
          <w:trHeight w:val="2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CB4A83">
              <w:t>рабочих поселках(поселках городского типа) Краснодарского края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03 1 02 60820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195,1</w:t>
            </w:r>
          </w:p>
        </w:tc>
      </w:tr>
      <w:tr w:rsidR="005E3DA5" w:rsidRPr="00CB4A83" w:rsidTr="00C84A6C">
        <w:trPr>
          <w:trHeight w:val="90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03 1 02 60820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-13,3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195,1</w:t>
            </w:r>
          </w:p>
        </w:tc>
      </w:tr>
      <w:tr w:rsidR="005E3DA5" w:rsidRPr="00CB4A83" w:rsidTr="007279EC">
        <w:trPr>
          <w:trHeight w:val="5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Федеральный проект "Культурная среда"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A1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4204,6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4204,6</w:t>
            </w:r>
          </w:p>
        </w:tc>
      </w:tr>
      <w:tr w:rsidR="005E3DA5" w:rsidRPr="00CB4A83" w:rsidTr="00C84A6C">
        <w:trPr>
          <w:trHeight w:val="5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Оснащение образовательных организаций в сфере культуры музыкальными инструментами, оборудованием и учебными материалами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A1 61140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4204,6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4204,6</w:t>
            </w:r>
          </w:p>
        </w:tc>
      </w:tr>
      <w:tr w:rsidR="005E3DA5" w:rsidRPr="00CB4A83" w:rsidTr="00C84A6C">
        <w:trPr>
          <w:trHeight w:val="84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A1 61140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4204,6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4204,6</w:t>
            </w:r>
          </w:p>
        </w:tc>
      </w:tr>
      <w:tr w:rsidR="005E3DA5" w:rsidRPr="00CB4A83" w:rsidTr="007279EC">
        <w:trPr>
          <w:trHeight w:val="4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 xml:space="preserve">Молодежная политика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C84A6C">
        <w:trPr>
          <w:trHeight w:val="39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C84A6C">
        <w:trPr>
          <w:trHeight w:val="4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C84A6C">
        <w:trPr>
          <w:trHeight w:val="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отдыха, оздоровления и занятости детей и подростков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C84A6C">
        <w:trPr>
          <w:trHeight w:val="43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Реализация мероприятий муниципальной программы "Дети Кубани"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C84A6C">
        <w:trPr>
          <w:trHeight w:val="7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05 1 02 10240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100,0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Культура и кинематография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597,7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5659,8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Культура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1986,4</w:t>
            </w:r>
          </w:p>
        </w:tc>
      </w:tr>
      <w:tr w:rsidR="005E3DA5" w:rsidRPr="00CB4A83" w:rsidTr="00C84A6C">
        <w:trPr>
          <w:trHeight w:val="52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"Развитие культуры"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1986,4</w:t>
            </w:r>
          </w:p>
        </w:tc>
      </w:tr>
      <w:tr w:rsidR="005E3DA5" w:rsidRPr="00CB4A83" w:rsidTr="00C84A6C">
        <w:trPr>
          <w:trHeight w:val="23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1986,4</w:t>
            </w:r>
          </w:p>
        </w:tc>
      </w:tr>
      <w:tr w:rsidR="005E3DA5" w:rsidRPr="00CB4A83" w:rsidTr="00C84A6C">
        <w:trPr>
          <w:trHeight w:val="9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1986,4</w:t>
            </w:r>
          </w:p>
        </w:tc>
      </w:tr>
      <w:tr w:rsidR="005E3DA5" w:rsidRPr="00CB4A83" w:rsidTr="00C84A6C">
        <w:trPr>
          <w:trHeight w:val="3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222,3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1339,0</w:t>
            </w:r>
          </w:p>
        </w:tc>
      </w:tr>
      <w:tr w:rsidR="005E3DA5" w:rsidRPr="00CB4A83" w:rsidTr="00C84A6C">
        <w:trPr>
          <w:trHeight w:val="7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251,2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1281,7</w:t>
            </w:r>
          </w:p>
        </w:tc>
      </w:tr>
      <w:tr w:rsidR="005E3DA5" w:rsidRPr="00CB4A83" w:rsidTr="00C84A6C">
        <w:trPr>
          <w:trHeight w:val="1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-28,9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57,2</w:t>
            </w:r>
          </w:p>
        </w:tc>
      </w:tr>
      <w:tr w:rsidR="005E3DA5" w:rsidRPr="00CB4A83" w:rsidTr="00C84A6C">
        <w:trPr>
          <w:trHeight w:val="26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0,1</w:t>
            </w:r>
          </w:p>
        </w:tc>
      </w:tr>
      <w:tr w:rsidR="005E3DA5" w:rsidRPr="00CB4A83" w:rsidTr="00C84A6C">
        <w:trPr>
          <w:trHeight w:val="4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Реализация мероприятий муниципальной программы "Развитие культуры"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03 1 01 10250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600,0</w:t>
            </w:r>
          </w:p>
        </w:tc>
      </w:tr>
      <w:tr w:rsidR="005E3DA5" w:rsidRPr="00CB4A83" w:rsidTr="00C84A6C">
        <w:trPr>
          <w:trHeight w:val="40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03 1 01 10250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600,0</w:t>
            </w:r>
          </w:p>
        </w:tc>
      </w:tr>
      <w:tr w:rsidR="005E3DA5" w:rsidRPr="00CB4A83" w:rsidTr="00C84A6C">
        <w:trPr>
          <w:trHeight w:val="9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L5190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47,4</w:t>
            </w:r>
          </w:p>
        </w:tc>
      </w:tr>
      <w:tr w:rsidR="005E3DA5" w:rsidRPr="00CB4A83" w:rsidTr="00C84A6C">
        <w:trPr>
          <w:trHeight w:val="4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L5190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47,4</w:t>
            </w:r>
          </w:p>
        </w:tc>
      </w:tr>
      <w:tr w:rsidR="005E3DA5" w:rsidRPr="00CB4A83" w:rsidTr="00C84A6C">
        <w:trPr>
          <w:trHeight w:val="17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Другие вопросы в области культуры, кинематографии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378,0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3673,4</w:t>
            </w:r>
          </w:p>
        </w:tc>
      </w:tr>
      <w:tr w:rsidR="005E3DA5" w:rsidRPr="00CB4A83" w:rsidTr="00C84A6C">
        <w:trPr>
          <w:trHeight w:val="4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Муниципальная программа муниципального образования "Развитие культуры"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03 0 00 00000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378,0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3673,4</w:t>
            </w:r>
          </w:p>
        </w:tc>
      </w:tr>
      <w:tr w:rsidR="005E3DA5" w:rsidRPr="00CB4A83" w:rsidTr="00C84A6C">
        <w:trPr>
          <w:trHeight w:val="19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Отдельные мероприятия муниципальной программы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03 1 00 00000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378,0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3673,4</w:t>
            </w:r>
          </w:p>
        </w:tc>
      </w:tr>
      <w:tr w:rsidR="005E3DA5" w:rsidRPr="00CB4A83" w:rsidTr="00C84A6C">
        <w:trPr>
          <w:trHeight w:val="4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Совершенствование деятельности муниципальных учреждений культуры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 xml:space="preserve">08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2667,4</w:t>
            </w:r>
          </w:p>
        </w:tc>
      </w:tr>
      <w:tr w:rsidR="005E3DA5" w:rsidRPr="00CB4A83" w:rsidTr="00C84A6C">
        <w:trPr>
          <w:trHeight w:val="4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364,5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2667,4</w:t>
            </w:r>
          </w:p>
        </w:tc>
      </w:tr>
      <w:tr w:rsidR="005E3DA5" w:rsidRPr="00CB4A83" w:rsidTr="00C84A6C">
        <w:trPr>
          <w:trHeight w:val="133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318,0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2112,7</w:t>
            </w:r>
          </w:p>
        </w:tc>
      </w:tr>
      <w:tr w:rsidR="005E3DA5" w:rsidRPr="00CB4A83" w:rsidTr="00C84A6C">
        <w:trPr>
          <w:trHeight w:val="5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47,3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535,7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03 1 01 00590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19,0</w:t>
            </w:r>
          </w:p>
        </w:tc>
      </w:tr>
      <w:tr w:rsidR="005E3DA5" w:rsidRPr="00CB4A83" w:rsidTr="007279EC">
        <w:trPr>
          <w:trHeight w:val="7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Обеспечение деятельности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03 1 03 00000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1006,0</w:t>
            </w:r>
          </w:p>
        </w:tc>
      </w:tr>
      <w:tr w:rsidR="005E3DA5" w:rsidRPr="00CB4A83" w:rsidTr="00E056D6">
        <w:trPr>
          <w:trHeight w:val="5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обеспечение функций 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03 1 03 00190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1006,0</w:t>
            </w:r>
          </w:p>
        </w:tc>
      </w:tr>
      <w:tr w:rsidR="005E3DA5" w:rsidRPr="00CB4A83" w:rsidTr="00E056D6">
        <w:trPr>
          <w:trHeight w:val="12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03 1 03 00190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17,8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895,0</w:t>
            </w:r>
          </w:p>
        </w:tc>
      </w:tr>
      <w:tr w:rsidR="005E3DA5" w:rsidRPr="00CB4A83" w:rsidTr="00E056D6">
        <w:trPr>
          <w:trHeight w:val="43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03 1 03 00190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110,9</w:t>
            </w:r>
          </w:p>
        </w:tc>
      </w:tr>
      <w:tr w:rsidR="005E3DA5" w:rsidRPr="00CB4A83" w:rsidTr="007279EC">
        <w:trPr>
          <w:trHeight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Иные бюджетные ассигнования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926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03 1 03 00190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r w:rsidRPr="00CB4A83"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0,1</w:t>
            </w:r>
          </w:p>
        </w:tc>
      </w:tr>
      <w:tr w:rsidR="005E3DA5" w:rsidRPr="00CB4A83" w:rsidTr="007279EC">
        <w:trPr>
          <w:trHeight w:val="5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6.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>
            <w:pPr>
              <w:rPr>
                <w:b/>
                <w:b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-15300,0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pPr>
              <w:rPr>
                <w:b/>
                <w:bCs/>
              </w:rPr>
            </w:pPr>
            <w:r w:rsidRPr="00CB4A83">
              <w:rPr>
                <w:b/>
                <w:bCs/>
              </w:rPr>
              <w:t>0,0</w:t>
            </w:r>
          </w:p>
        </w:tc>
      </w:tr>
      <w:tr w:rsidR="005E3DA5" w:rsidRPr="00CB4A83" w:rsidTr="007279EC">
        <w:trPr>
          <w:trHeight w:val="4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A5" w:rsidRPr="00CB4A83" w:rsidRDefault="005E3DA5">
            <w:r w:rsidRPr="00CB4A83">
              <w:t>Условно утвержденные расходы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-15300,0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DA5" w:rsidRPr="00CB4A83" w:rsidRDefault="005E3DA5" w:rsidP="00D5034D">
            <w:r w:rsidRPr="00CB4A83">
              <w:t>0,0</w:t>
            </w:r>
          </w:p>
        </w:tc>
      </w:tr>
    </w:tbl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</w:p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</w:p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</w:p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Выселковский район,</w:t>
      </w:r>
    </w:p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5E3DA5" w:rsidRDefault="005E3DA5" w:rsidP="00E056D6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образования Выселковский район                                                                                                                       И.А. Колесникова</w:t>
      </w:r>
    </w:p>
    <w:p w:rsidR="005E3DA5" w:rsidRPr="00CB4A83" w:rsidRDefault="005E3DA5" w:rsidP="006868AC"/>
    <w:p w:rsidR="005E3DA5" w:rsidRPr="00CB4A83" w:rsidRDefault="005E3DA5" w:rsidP="006868AC"/>
    <w:sectPr w:rsidR="005E3DA5" w:rsidRPr="00CB4A83" w:rsidSect="003323C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8AC"/>
    <w:rsid w:val="00004F2A"/>
    <w:rsid w:val="001875ED"/>
    <w:rsid w:val="001C061B"/>
    <w:rsid w:val="001D132B"/>
    <w:rsid w:val="002326A3"/>
    <w:rsid w:val="002F6C19"/>
    <w:rsid w:val="003323C9"/>
    <w:rsid w:val="00333281"/>
    <w:rsid w:val="00333F5E"/>
    <w:rsid w:val="004968A6"/>
    <w:rsid w:val="005A307C"/>
    <w:rsid w:val="005C091A"/>
    <w:rsid w:val="005C5675"/>
    <w:rsid w:val="005E3DA5"/>
    <w:rsid w:val="005E5350"/>
    <w:rsid w:val="006056B8"/>
    <w:rsid w:val="006067D0"/>
    <w:rsid w:val="006755A0"/>
    <w:rsid w:val="006776B3"/>
    <w:rsid w:val="006868AC"/>
    <w:rsid w:val="006A2087"/>
    <w:rsid w:val="006B3EAC"/>
    <w:rsid w:val="007279EC"/>
    <w:rsid w:val="007B4871"/>
    <w:rsid w:val="008565CC"/>
    <w:rsid w:val="00874090"/>
    <w:rsid w:val="00965D84"/>
    <w:rsid w:val="009C518D"/>
    <w:rsid w:val="00A135FE"/>
    <w:rsid w:val="00A16813"/>
    <w:rsid w:val="00AF2B66"/>
    <w:rsid w:val="00AF3BA5"/>
    <w:rsid w:val="00AF5260"/>
    <w:rsid w:val="00C0790C"/>
    <w:rsid w:val="00C84A6C"/>
    <w:rsid w:val="00C94757"/>
    <w:rsid w:val="00CB4A83"/>
    <w:rsid w:val="00CE3308"/>
    <w:rsid w:val="00D20EFA"/>
    <w:rsid w:val="00D5034D"/>
    <w:rsid w:val="00D72F61"/>
    <w:rsid w:val="00DC47AD"/>
    <w:rsid w:val="00DC6A2B"/>
    <w:rsid w:val="00E056D6"/>
    <w:rsid w:val="00E86E0C"/>
    <w:rsid w:val="00EB7510"/>
    <w:rsid w:val="00ED4D1D"/>
    <w:rsid w:val="00F76E77"/>
    <w:rsid w:val="00F817CA"/>
    <w:rsid w:val="00FD631F"/>
    <w:rsid w:val="00FE7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34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503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056D6"/>
    <w:pPr>
      <w:widowControl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056D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1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176</TotalTime>
  <Pages>51</Pages>
  <Words>11465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44</cp:revision>
  <dcterms:created xsi:type="dcterms:W3CDTF">2019-12-19T07:40:00Z</dcterms:created>
  <dcterms:modified xsi:type="dcterms:W3CDTF">2019-12-19T13:49:00Z</dcterms:modified>
</cp:coreProperties>
</file>